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A851" w14:textId="68B2FCFD" w:rsidR="00A775BE" w:rsidRDefault="00A775BE" w:rsidP="00D40710">
      <w:pPr>
        <w:pStyle w:val="Heading0"/>
      </w:pPr>
      <w:r w:rsidRPr="00A775BE">
        <w:t>Meeting Notes</w:t>
      </w:r>
    </w:p>
    <w:tbl>
      <w:tblPr>
        <w:tblStyle w:val="TableGrid"/>
        <w:tblpPr w:leftFromText="180" w:rightFromText="180" w:vertAnchor="text" w:horzAnchor="margin" w:tblpY="317"/>
        <w:tblW w:w="5000" w:type="pct"/>
        <w:tblBorders>
          <w:top w:val="single" w:sz="2" w:space="0" w:color="BFBFBF" w:themeColor="background1" w:themeShade="BF"/>
          <w:left w:val="none" w:sz="0" w:space="0" w:color="auto"/>
          <w:bottom w:val="single" w:sz="2" w:space="0" w:color="BFBFBF" w:themeColor="background1" w:themeShade="BF"/>
          <w:right w:val="none" w:sz="0" w:space="0" w:color="auto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40"/>
        <w:gridCol w:w="7712"/>
      </w:tblGrid>
      <w:tr w:rsidR="00A775BE" w14:paraId="61B49E91" w14:textId="77777777" w:rsidTr="00F64A0A">
        <w:trPr>
          <w:trHeight w:hRule="exact" w:val="550"/>
        </w:trPr>
        <w:tc>
          <w:tcPr>
            <w:tcW w:w="1164" w:type="pct"/>
            <w:tcMar>
              <w:top w:w="29" w:type="dxa"/>
              <w:left w:w="115" w:type="dxa"/>
              <w:right w:w="115" w:type="dxa"/>
            </w:tcMar>
            <w:vAlign w:val="center"/>
          </w:tcPr>
          <w:p w14:paraId="3D941214" w14:textId="77777777" w:rsidR="00A775BE" w:rsidRDefault="00A775BE" w:rsidP="00A66726">
            <w:pPr>
              <w:jc w:val="right"/>
            </w:pPr>
            <w:r>
              <w:t>Project No. and Name:</w:t>
            </w:r>
          </w:p>
        </w:tc>
        <w:tc>
          <w:tcPr>
            <w:tcW w:w="3836" w:type="pct"/>
            <w:vAlign w:val="center"/>
          </w:tcPr>
          <w:p w14:paraId="74865D42" w14:textId="57D6C1DF" w:rsidR="00A775BE" w:rsidRDefault="00C460F2" w:rsidP="00A66726">
            <w:proofErr w:type="spellStart"/>
            <w:r>
              <w:t>Walúula</w:t>
            </w:r>
            <w:proofErr w:type="spellEnd"/>
            <w:r>
              <w:t xml:space="preserve"> Floodplain Design </w:t>
            </w:r>
            <w:r w:rsidR="00A71F48">
              <w:t>W2r Progress Update and Conceptual Alternatives</w:t>
            </w:r>
          </w:p>
        </w:tc>
      </w:tr>
      <w:tr w:rsidR="00A775BE" w14:paraId="47C975F5" w14:textId="77777777" w:rsidTr="00F64A0A">
        <w:trPr>
          <w:trHeight w:hRule="exact" w:val="550"/>
        </w:trPr>
        <w:tc>
          <w:tcPr>
            <w:tcW w:w="1164" w:type="pct"/>
            <w:tcMar>
              <w:top w:w="29" w:type="dxa"/>
              <w:left w:w="115" w:type="dxa"/>
              <w:right w:w="115" w:type="dxa"/>
            </w:tcMar>
            <w:vAlign w:val="center"/>
          </w:tcPr>
          <w:p w14:paraId="69340899" w14:textId="77777777" w:rsidR="00A775BE" w:rsidRDefault="00A775BE" w:rsidP="00A66726">
            <w:pPr>
              <w:jc w:val="right"/>
            </w:pPr>
            <w:r>
              <w:t>Meeting Date:</w:t>
            </w:r>
          </w:p>
        </w:tc>
        <w:tc>
          <w:tcPr>
            <w:tcW w:w="3836" w:type="pct"/>
            <w:vAlign w:val="center"/>
          </w:tcPr>
          <w:p w14:paraId="0C3AD351" w14:textId="623EAB42" w:rsidR="00A775BE" w:rsidRDefault="00A71F48" w:rsidP="00A66726">
            <w:r>
              <w:t>January 2</w:t>
            </w:r>
            <w:r w:rsidR="00C80703">
              <w:t>5</w:t>
            </w:r>
            <w:r w:rsidR="00F926E3">
              <w:t>, 202</w:t>
            </w:r>
            <w:r>
              <w:t>4</w:t>
            </w:r>
          </w:p>
        </w:tc>
      </w:tr>
      <w:tr w:rsidR="00A775BE" w14:paraId="6344F39E" w14:textId="77777777" w:rsidTr="00F64A0A">
        <w:trPr>
          <w:trHeight w:hRule="exact" w:val="550"/>
        </w:trPr>
        <w:tc>
          <w:tcPr>
            <w:tcW w:w="1164" w:type="pct"/>
            <w:tcMar>
              <w:top w:w="29" w:type="dxa"/>
              <w:left w:w="115" w:type="dxa"/>
              <w:right w:w="115" w:type="dxa"/>
            </w:tcMar>
            <w:vAlign w:val="center"/>
          </w:tcPr>
          <w:p w14:paraId="16BF264D" w14:textId="77777777" w:rsidR="00A775BE" w:rsidRDefault="00A775BE" w:rsidP="00A66726">
            <w:pPr>
              <w:jc w:val="right"/>
            </w:pPr>
            <w:r>
              <w:t>Meeting Location:</w:t>
            </w:r>
          </w:p>
        </w:tc>
        <w:tc>
          <w:tcPr>
            <w:tcW w:w="3836" w:type="pct"/>
            <w:vAlign w:val="center"/>
          </w:tcPr>
          <w:p w14:paraId="3E2D19D6" w14:textId="74E613AE" w:rsidR="00A775BE" w:rsidRDefault="00F64A0A" w:rsidP="00A66726">
            <w:r>
              <w:t>Teams</w:t>
            </w:r>
          </w:p>
        </w:tc>
      </w:tr>
    </w:tbl>
    <w:p w14:paraId="143C2CB7" w14:textId="77777777" w:rsidR="00A775BE" w:rsidRPr="00473694" w:rsidRDefault="00A775BE" w:rsidP="00A775BE">
      <w:pPr>
        <w:jc w:val="center"/>
      </w:pPr>
    </w:p>
    <w:p w14:paraId="638C2F83" w14:textId="7B14E485" w:rsidR="00A775BE" w:rsidRDefault="00A775BE" w:rsidP="00A775BE">
      <w:pPr>
        <w:tabs>
          <w:tab w:val="left" w:pos="6956"/>
        </w:tabs>
      </w:pPr>
    </w:p>
    <w:p w14:paraId="20CDA00B" w14:textId="0706D9CF" w:rsidR="00D40710" w:rsidRPr="0023010C" w:rsidRDefault="00D40710" w:rsidP="00D40710">
      <w:pPr>
        <w:pStyle w:val="Heading2"/>
      </w:pPr>
      <w:r w:rsidRPr="00E34070">
        <w:t>A</w:t>
      </w:r>
      <w:r>
        <w:t>ttendees</w:t>
      </w:r>
    </w:p>
    <w:tbl>
      <w:tblPr>
        <w:tblStyle w:val="TableGrid"/>
        <w:tblW w:w="4958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97"/>
        <w:gridCol w:w="1858"/>
        <w:gridCol w:w="2430"/>
        <w:gridCol w:w="3573"/>
      </w:tblGrid>
      <w:tr w:rsidR="001576E4" w14:paraId="140E1CD8" w14:textId="77777777" w:rsidTr="00C460F2">
        <w:tc>
          <w:tcPr>
            <w:tcW w:w="1053" w:type="pct"/>
          </w:tcPr>
          <w:p w14:paraId="477B594D" w14:textId="3C23788B" w:rsidR="001576E4" w:rsidRPr="00D40710" w:rsidRDefault="001576E4" w:rsidP="00A0284A">
            <w:pPr>
              <w:tabs>
                <w:tab w:val="left" w:pos="6956"/>
              </w:tabs>
              <w:rPr>
                <w:b/>
                <w:bCs/>
              </w:rPr>
            </w:pPr>
            <w:r w:rsidRPr="00D40710">
              <w:rPr>
                <w:b/>
                <w:bCs/>
              </w:rPr>
              <w:t>Organization</w:t>
            </w:r>
          </w:p>
        </w:tc>
        <w:tc>
          <w:tcPr>
            <w:tcW w:w="933" w:type="pct"/>
          </w:tcPr>
          <w:p w14:paraId="621DACE5" w14:textId="3F367A29" w:rsidR="001576E4" w:rsidRPr="00D40710" w:rsidRDefault="001576E4" w:rsidP="00A0284A">
            <w:pPr>
              <w:tabs>
                <w:tab w:val="left" w:pos="6956"/>
              </w:tabs>
              <w:rPr>
                <w:b/>
                <w:bCs/>
              </w:rPr>
            </w:pPr>
            <w:r w:rsidRPr="00D40710">
              <w:rPr>
                <w:b/>
                <w:bCs/>
              </w:rPr>
              <w:t>Attendee</w:t>
            </w:r>
          </w:p>
        </w:tc>
        <w:tc>
          <w:tcPr>
            <w:tcW w:w="1220" w:type="pct"/>
          </w:tcPr>
          <w:p w14:paraId="277EC9CD" w14:textId="1F8FD984" w:rsidR="001576E4" w:rsidRPr="00D40710" w:rsidRDefault="001576E4" w:rsidP="00A0284A">
            <w:pPr>
              <w:tabs>
                <w:tab w:val="left" w:pos="6956"/>
              </w:tabs>
              <w:rPr>
                <w:b/>
                <w:bCs/>
              </w:rPr>
            </w:pPr>
            <w:r w:rsidRPr="00D40710">
              <w:rPr>
                <w:b/>
                <w:bCs/>
              </w:rPr>
              <w:t>Title</w:t>
            </w:r>
          </w:p>
        </w:tc>
        <w:tc>
          <w:tcPr>
            <w:tcW w:w="1794" w:type="pct"/>
          </w:tcPr>
          <w:p w14:paraId="46107392" w14:textId="1AA47A7F" w:rsidR="001576E4" w:rsidRPr="00D40710" w:rsidRDefault="001576E4" w:rsidP="00A0284A">
            <w:pPr>
              <w:tabs>
                <w:tab w:val="left" w:pos="6956"/>
              </w:tabs>
              <w:rPr>
                <w:b/>
                <w:bCs/>
              </w:rPr>
            </w:pPr>
            <w:r w:rsidRPr="00D40710">
              <w:rPr>
                <w:b/>
                <w:bCs/>
              </w:rPr>
              <w:t>Email</w:t>
            </w:r>
          </w:p>
        </w:tc>
      </w:tr>
      <w:tr w:rsidR="001576E4" w14:paraId="3EF5F56E" w14:textId="77777777" w:rsidTr="00C460F2">
        <w:tc>
          <w:tcPr>
            <w:tcW w:w="1053" w:type="pct"/>
          </w:tcPr>
          <w:p w14:paraId="7C753F71" w14:textId="482F8CB8" w:rsidR="001576E4" w:rsidRDefault="00C460F2" w:rsidP="00A0284A">
            <w:pPr>
              <w:tabs>
                <w:tab w:val="left" w:pos="6956"/>
              </w:tabs>
            </w:pPr>
            <w:r>
              <w:t>CTUIR</w:t>
            </w:r>
          </w:p>
        </w:tc>
        <w:tc>
          <w:tcPr>
            <w:tcW w:w="933" w:type="pct"/>
          </w:tcPr>
          <w:p w14:paraId="390FCA5E" w14:textId="39220FF2" w:rsidR="001576E4" w:rsidRDefault="00C460F2" w:rsidP="00A0284A">
            <w:pPr>
              <w:tabs>
                <w:tab w:val="left" w:pos="6956"/>
              </w:tabs>
            </w:pPr>
            <w:r>
              <w:t>Ethan Green</w:t>
            </w:r>
          </w:p>
        </w:tc>
        <w:tc>
          <w:tcPr>
            <w:tcW w:w="1220" w:type="pct"/>
          </w:tcPr>
          <w:p w14:paraId="2DD34EFE" w14:textId="517F14D1" w:rsidR="001576E4" w:rsidRDefault="001576E4" w:rsidP="00A0284A">
            <w:pPr>
              <w:tabs>
                <w:tab w:val="left" w:pos="6956"/>
              </w:tabs>
            </w:pPr>
            <w:r>
              <w:t>Project Manager</w:t>
            </w:r>
          </w:p>
        </w:tc>
        <w:tc>
          <w:tcPr>
            <w:tcW w:w="1794" w:type="pct"/>
          </w:tcPr>
          <w:p w14:paraId="1E8A2DC2" w14:textId="32B7687F" w:rsidR="001576E4" w:rsidRDefault="00B62057" w:rsidP="00A0284A">
            <w:pPr>
              <w:tabs>
                <w:tab w:val="left" w:pos="6956"/>
              </w:tabs>
            </w:pPr>
            <w:hyperlink r:id="rId11" w:history="1">
              <w:r w:rsidR="00C460F2" w:rsidRPr="00071D2D">
                <w:rPr>
                  <w:rStyle w:val="Hyperlink"/>
                </w:rPr>
                <w:t>EthanGreen@ctuir.org</w:t>
              </w:r>
            </w:hyperlink>
            <w:r w:rsidR="00C460F2">
              <w:t xml:space="preserve"> </w:t>
            </w:r>
          </w:p>
        </w:tc>
      </w:tr>
      <w:tr w:rsidR="00C460F2" w14:paraId="12257457" w14:textId="77777777" w:rsidTr="00C460F2">
        <w:tc>
          <w:tcPr>
            <w:tcW w:w="1053" w:type="pct"/>
          </w:tcPr>
          <w:p w14:paraId="37D1F3E7" w14:textId="68FB67CC" w:rsidR="00C460F2" w:rsidRDefault="00C460F2" w:rsidP="00A0284A">
            <w:pPr>
              <w:tabs>
                <w:tab w:val="left" w:pos="6956"/>
              </w:tabs>
            </w:pPr>
            <w:r>
              <w:t>CTUIR</w:t>
            </w:r>
          </w:p>
        </w:tc>
        <w:tc>
          <w:tcPr>
            <w:tcW w:w="933" w:type="pct"/>
          </w:tcPr>
          <w:p w14:paraId="0C86B28C" w14:textId="0599D01D" w:rsidR="00C460F2" w:rsidRDefault="00C460F2" w:rsidP="00A0284A">
            <w:pPr>
              <w:tabs>
                <w:tab w:val="left" w:pos="6956"/>
              </w:tabs>
            </w:pPr>
            <w:r>
              <w:t>Morgan Clay</w:t>
            </w:r>
          </w:p>
        </w:tc>
        <w:tc>
          <w:tcPr>
            <w:tcW w:w="1220" w:type="pct"/>
          </w:tcPr>
          <w:p w14:paraId="267C5F3B" w14:textId="4D24E2D8" w:rsidR="00C460F2" w:rsidRDefault="00C80703" w:rsidP="00A0284A">
            <w:pPr>
              <w:tabs>
                <w:tab w:val="left" w:pos="6956"/>
              </w:tabs>
            </w:pPr>
            <w:r>
              <w:t>Assistant PM</w:t>
            </w:r>
          </w:p>
        </w:tc>
        <w:tc>
          <w:tcPr>
            <w:tcW w:w="1794" w:type="pct"/>
          </w:tcPr>
          <w:p w14:paraId="0C5E2105" w14:textId="309BA4EF" w:rsidR="00C460F2" w:rsidRDefault="00B62057" w:rsidP="00A0284A">
            <w:pPr>
              <w:tabs>
                <w:tab w:val="left" w:pos="6956"/>
              </w:tabs>
            </w:pPr>
            <w:hyperlink r:id="rId12" w:history="1">
              <w:r w:rsidR="00C460F2" w:rsidRPr="00071D2D">
                <w:rPr>
                  <w:rStyle w:val="Hyperlink"/>
                </w:rPr>
                <w:t>MorganClay@ctuir.org</w:t>
              </w:r>
            </w:hyperlink>
            <w:r w:rsidR="00C460F2">
              <w:t xml:space="preserve"> </w:t>
            </w:r>
          </w:p>
        </w:tc>
      </w:tr>
      <w:tr w:rsidR="00470204" w14:paraId="24D5929D" w14:textId="77777777" w:rsidTr="00C460F2">
        <w:tc>
          <w:tcPr>
            <w:tcW w:w="1053" w:type="pct"/>
          </w:tcPr>
          <w:p w14:paraId="5480A2AA" w14:textId="77F98EB5" w:rsidR="00470204" w:rsidRDefault="00CD2DD7" w:rsidP="00A0284A">
            <w:pPr>
              <w:tabs>
                <w:tab w:val="left" w:pos="6956"/>
              </w:tabs>
            </w:pPr>
            <w:r>
              <w:t>W2r</w:t>
            </w:r>
          </w:p>
        </w:tc>
        <w:tc>
          <w:tcPr>
            <w:tcW w:w="933" w:type="pct"/>
          </w:tcPr>
          <w:p w14:paraId="65ED4951" w14:textId="50FEBC14" w:rsidR="00470204" w:rsidRDefault="00CD2DD7" w:rsidP="00A0284A">
            <w:pPr>
              <w:tabs>
                <w:tab w:val="left" w:pos="6956"/>
              </w:tabs>
            </w:pPr>
            <w:r>
              <w:t>Glen Leverich</w:t>
            </w:r>
          </w:p>
        </w:tc>
        <w:tc>
          <w:tcPr>
            <w:tcW w:w="1220" w:type="pct"/>
          </w:tcPr>
          <w:p w14:paraId="5B22A867" w14:textId="6FF0FD9E" w:rsidR="00470204" w:rsidRDefault="00CD2DD7" w:rsidP="00A0284A">
            <w:pPr>
              <w:tabs>
                <w:tab w:val="left" w:pos="6956"/>
              </w:tabs>
            </w:pPr>
            <w:r>
              <w:t>W2r Project Manager</w:t>
            </w:r>
          </w:p>
        </w:tc>
        <w:tc>
          <w:tcPr>
            <w:tcW w:w="1794" w:type="pct"/>
          </w:tcPr>
          <w:p w14:paraId="5BA35A8C" w14:textId="2D615951" w:rsidR="00470204" w:rsidRDefault="00B62057" w:rsidP="00A0284A">
            <w:pPr>
              <w:tabs>
                <w:tab w:val="left" w:pos="6956"/>
              </w:tabs>
            </w:pPr>
            <w:hyperlink r:id="rId13" w:history="1">
              <w:r w:rsidR="00C80703" w:rsidRPr="00A05DC5">
                <w:rPr>
                  <w:rStyle w:val="Hyperlink"/>
                </w:rPr>
                <w:t>gleverich@wolfwaterresources.com</w:t>
              </w:r>
            </w:hyperlink>
            <w:r w:rsidR="00C80703">
              <w:t xml:space="preserve"> </w:t>
            </w:r>
          </w:p>
        </w:tc>
      </w:tr>
      <w:tr w:rsidR="00C460F2" w14:paraId="0ACFF2A9" w14:textId="77777777" w:rsidTr="00C460F2">
        <w:tc>
          <w:tcPr>
            <w:tcW w:w="1053" w:type="pct"/>
          </w:tcPr>
          <w:p w14:paraId="76874717" w14:textId="3470301E" w:rsidR="00C460F2" w:rsidRDefault="00CD2DD7" w:rsidP="00C460F2">
            <w:pPr>
              <w:tabs>
                <w:tab w:val="left" w:pos="6956"/>
              </w:tabs>
            </w:pPr>
            <w:r>
              <w:t>W2r</w:t>
            </w:r>
          </w:p>
        </w:tc>
        <w:tc>
          <w:tcPr>
            <w:tcW w:w="933" w:type="pct"/>
          </w:tcPr>
          <w:p w14:paraId="3EBF2428" w14:textId="66D49E9C" w:rsidR="00C460F2" w:rsidRDefault="00CD2DD7" w:rsidP="00C460F2">
            <w:pPr>
              <w:tabs>
                <w:tab w:val="left" w:pos="6956"/>
              </w:tabs>
            </w:pPr>
            <w:r>
              <w:t>Lucas Evans</w:t>
            </w:r>
          </w:p>
        </w:tc>
        <w:tc>
          <w:tcPr>
            <w:tcW w:w="1220" w:type="pct"/>
          </w:tcPr>
          <w:p w14:paraId="45DAF476" w14:textId="655C71D1" w:rsidR="00C460F2" w:rsidRDefault="00C80703" w:rsidP="00C460F2">
            <w:pPr>
              <w:tabs>
                <w:tab w:val="left" w:pos="6956"/>
              </w:tabs>
            </w:pPr>
            <w:r>
              <w:t>Project Engineer</w:t>
            </w:r>
          </w:p>
        </w:tc>
        <w:tc>
          <w:tcPr>
            <w:tcW w:w="1794" w:type="pct"/>
          </w:tcPr>
          <w:p w14:paraId="7BE13C37" w14:textId="11E3E04E" w:rsidR="00C460F2" w:rsidRDefault="00B62057" w:rsidP="00C460F2">
            <w:pPr>
              <w:tabs>
                <w:tab w:val="left" w:pos="6956"/>
              </w:tabs>
            </w:pPr>
            <w:hyperlink r:id="rId14" w:history="1">
              <w:r w:rsidR="00C80703" w:rsidRPr="00A05DC5">
                <w:rPr>
                  <w:rStyle w:val="Hyperlink"/>
                </w:rPr>
                <w:t>levans@wolfwaterresources.com</w:t>
              </w:r>
            </w:hyperlink>
            <w:r w:rsidR="00C80703">
              <w:t xml:space="preserve"> </w:t>
            </w:r>
          </w:p>
        </w:tc>
      </w:tr>
      <w:tr w:rsidR="00C460F2" w14:paraId="5FE15650" w14:textId="77777777" w:rsidTr="00C460F2">
        <w:tc>
          <w:tcPr>
            <w:tcW w:w="1053" w:type="pct"/>
          </w:tcPr>
          <w:p w14:paraId="3596D919" w14:textId="6CB7998E" w:rsidR="00C460F2" w:rsidRDefault="00C460F2" w:rsidP="00A0284A">
            <w:pPr>
              <w:tabs>
                <w:tab w:val="left" w:pos="6956"/>
              </w:tabs>
            </w:pPr>
            <w:r>
              <w:t>W2r</w:t>
            </w:r>
          </w:p>
        </w:tc>
        <w:tc>
          <w:tcPr>
            <w:tcW w:w="933" w:type="pct"/>
          </w:tcPr>
          <w:p w14:paraId="77137509" w14:textId="1A569960" w:rsidR="00C460F2" w:rsidRDefault="00C460F2" w:rsidP="00A0284A">
            <w:pPr>
              <w:tabs>
                <w:tab w:val="left" w:pos="6956"/>
              </w:tabs>
            </w:pPr>
            <w:r>
              <w:t>Emily Yokum</w:t>
            </w:r>
          </w:p>
        </w:tc>
        <w:tc>
          <w:tcPr>
            <w:tcW w:w="1220" w:type="pct"/>
          </w:tcPr>
          <w:p w14:paraId="407DDC1F" w14:textId="579D669A" w:rsidR="00C460F2" w:rsidRDefault="00C80703" w:rsidP="00A0284A">
            <w:pPr>
              <w:tabs>
                <w:tab w:val="left" w:pos="6956"/>
              </w:tabs>
            </w:pPr>
            <w:r>
              <w:t>Biologist</w:t>
            </w:r>
          </w:p>
        </w:tc>
        <w:tc>
          <w:tcPr>
            <w:tcW w:w="1794" w:type="pct"/>
          </w:tcPr>
          <w:p w14:paraId="377262DC" w14:textId="3BC044F7" w:rsidR="00C460F2" w:rsidRDefault="00B62057" w:rsidP="00A0284A">
            <w:pPr>
              <w:tabs>
                <w:tab w:val="left" w:pos="6956"/>
              </w:tabs>
            </w:pPr>
            <w:hyperlink r:id="rId15" w:history="1">
              <w:r w:rsidR="00C460F2" w:rsidRPr="00071D2D">
                <w:rPr>
                  <w:rStyle w:val="Hyperlink"/>
                </w:rPr>
                <w:t>eyokum@wolfwaterresources.com</w:t>
              </w:r>
            </w:hyperlink>
            <w:r w:rsidR="00C460F2">
              <w:t xml:space="preserve"> </w:t>
            </w:r>
          </w:p>
        </w:tc>
      </w:tr>
      <w:tr w:rsidR="00C80703" w14:paraId="2A5E2AE6" w14:textId="77777777" w:rsidTr="00C460F2">
        <w:tc>
          <w:tcPr>
            <w:tcW w:w="1053" w:type="pct"/>
          </w:tcPr>
          <w:p w14:paraId="1B191702" w14:textId="497E25D1" w:rsidR="00C80703" w:rsidRDefault="00C80703" w:rsidP="00A0284A">
            <w:pPr>
              <w:tabs>
                <w:tab w:val="left" w:pos="6956"/>
              </w:tabs>
            </w:pPr>
            <w:r>
              <w:t>W2r</w:t>
            </w:r>
          </w:p>
        </w:tc>
        <w:tc>
          <w:tcPr>
            <w:tcW w:w="933" w:type="pct"/>
          </w:tcPr>
          <w:p w14:paraId="2C9457FB" w14:textId="7C644858" w:rsidR="00C80703" w:rsidRDefault="00C80703" w:rsidP="00A0284A">
            <w:pPr>
              <w:tabs>
                <w:tab w:val="left" w:pos="6956"/>
              </w:tabs>
            </w:pPr>
            <w:r>
              <w:t>Lauren Zatkos</w:t>
            </w:r>
          </w:p>
        </w:tc>
        <w:tc>
          <w:tcPr>
            <w:tcW w:w="1220" w:type="pct"/>
          </w:tcPr>
          <w:p w14:paraId="5200111F" w14:textId="4D768214" w:rsidR="00C80703" w:rsidRDefault="00C80703" w:rsidP="00A0284A">
            <w:pPr>
              <w:tabs>
                <w:tab w:val="left" w:pos="6956"/>
              </w:tabs>
            </w:pPr>
            <w:r>
              <w:t>Biologist</w:t>
            </w:r>
          </w:p>
        </w:tc>
        <w:tc>
          <w:tcPr>
            <w:tcW w:w="1794" w:type="pct"/>
          </w:tcPr>
          <w:p w14:paraId="679DC367" w14:textId="3995005F" w:rsidR="00C80703" w:rsidRDefault="00B62057" w:rsidP="00A0284A">
            <w:pPr>
              <w:tabs>
                <w:tab w:val="left" w:pos="6956"/>
              </w:tabs>
            </w:pPr>
            <w:hyperlink r:id="rId16" w:history="1">
              <w:r w:rsidR="00C80703" w:rsidRPr="00A05DC5">
                <w:rPr>
                  <w:rStyle w:val="Hyperlink"/>
                </w:rPr>
                <w:t>lzatkos@wolfwaterresources.com</w:t>
              </w:r>
            </w:hyperlink>
            <w:r w:rsidR="00C80703">
              <w:t xml:space="preserve"> </w:t>
            </w:r>
          </w:p>
        </w:tc>
      </w:tr>
      <w:tr w:rsidR="00C80703" w14:paraId="6694506F" w14:textId="77777777" w:rsidTr="00C460F2">
        <w:tc>
          <w:tcPr>
            <w:tcW w:w="1053" w:type="pct"/>
          </w:tcPr>
          <w:p w14:paraId="7C0BD0B5" w14:textId="077D9739" w:rsidR="00C80703" w:rsidRDefault="00C80703" w:rsidP="00A0284A">
            <w:pPr>
              <w:tabs>
                <w:tab w:val="left" w:pos="6956"/>
              </w:tabs>
            </w:pPr>
            <w:r>
              <w:t>W2r</w:t>
            </w:r>
          </w:p>
        </w:tc>
        <w:tc>
          <w:tcPr>
            <w:tcW w:w="933" w:type="pct"/>
          </w:tcPr>
          <w:p w14:paraId="6C52B4D3" w14:textId="49F0DF09" w:rsidR="00C80703" w:rsidRDefault="00C80703" w:rsidP="00A0284A">
            <w:pPr>
              <w:tabs>
                <w:tab w:val="left" w:pos="6956"/>
              </w:tabs>
            </w:pPr>
            <w:r>
              <w:t>AJ Jones</w:t>
            </w:r>
          </w:p>
        </w:tc>
        <w:tc>
          <w:tcPr>
            <w:tcW w:w="1220" w:type="pct"/>
          </w:tcPr>
          <w:p w14:paraId="3BEFF345" w14:textId="3F41D8E8" w:rsidR="00C80703" w:rsidRDefault="00C80703" w:rsidP="00A0284A">
            <w:pPr>
              <w:tabs>
                <w:tab w:val="left" w:pos="6956"/>
              </w:tabs>
            </w:pPr>
            <w:r>
              <w:t>Senior Engineer</w:t>
            </w:r>
          </w:p>
        </w:tc>
        <w:tc>
          <w:tcPr>
            <w:tcW w:w="1794" w:type="pct"/>
          </w:tcPr>
          <w:p w14:paraId="7F547834" w14:textId="1FB0E929" w:rsidR="00C80703" w:rsidRDefault="00B62057" w:rsidP="00A0284A">
            <w:pPr>
              <w:tabs>
                <w:tab w:val="left" w:pos="6956"/>
              </w:tabs>
            </w:pPr>
            <w:hyperlink r:id="rId17" w:history="1">
              <w:r w:rsidR="00C80703" w:rsidRPr="00A05DC5">
                <w:rPr>
                  <w:rStyle w:val="Hyperlink"/>
                </w:rPr>
                <w:t>AJones@wolfwaterresources.com</w:t>
              </w:r>
            </w:hyperlink>
            <w:r w:rsidR="00C80703">
              <w:t xml:space="preserve"> </w:t>
            </w:r>
          </w:p>
        </w:tc>
      </w:tr>
      <w:tr w:rsidR="00F9625E" w14:paraId="10D70202" w14:textId="77777777" w:rsidTr="00C460F2">
        <w:tc>
          <w:tcPr>
            <w:tcW w:w="1053" w:type="pct"/>
          </w:tcPr>
          <w:p w14:paraId="383773BD" w14:textId="0968379F" w:rsidR="00F9625E" w:rsidRDefault="00F9625E" w:rsidP="00A0284A">
            <w:pPr>
              <w:tabs>
                <w:tab w:val="left" w:pos="6956"/>
              </w:tabs>
            </w:pPr>
            <w:r>
              <w:t>Ecosystem Sciences</w:t>
            </w:r>
          </w:p>
        </w:tc>
        <w:tc>
          <w:tcPr>
            <w:tcW w:w="933" w:type="pct"/>
          </w:tcPr>
          <w:p w14:paraId="425FE975" w14:textId="3A6E8DE0" w:rsidR="00F9625E" w:rsidRDefault="00F9625E" w:rsidP="00A0284A">
            <w:pPr>
              <w:tabs>
                <w:tab w:val="left" w:pos="6956"/>
              </w:tabs>
            </w:pPr>
            <w:r>
              <w:t>Zach Hill</w:t>
            </w:r>
          </w:p>
        </w:tc>
        <w:tc>
          <w:tcPr>
            <w:tcW w:w="1220" w:type="pct"/>
          </w:tcPr>
          <w:p w14:paraId="748C1880" w14:textId="10BC7E91" w:rsidR="00F9625E" w:rsidRDefault="00F9625E" w:rsidP="00A0284A">
            <w:pPr>
              <w:tabs>
                <w:tab w:val="left" w:pos="6956"/>
              </w:tabs>
            </w:pPr>
            <w:r>
              <w:t>Community Outreach</w:t>
            </w:r>
          </w:p>
        </w:tc>
        <w:tc>
          <w:tcPr>
            <w:tcW w:w="1794" w:type="pct"/>
          </w:tcPr>
          <w:p w14:paraId="3D94CF07" w14:textId="71D34DBA" w:rsidR="00F9625E" w:rsidRDefault="00B62057" w:rsidP="00A0284A">
            <w:pPr>
              <w:tabs>
                <w:tab w:val="left" w:pos="6956"/>
              </w:tabs>
            </w:pPr>
            <w:hyperlink r:id="rId18" w:history="1">
              <w:r w:rsidR="00C80703" w:rsidRPr="00A05DC5">
                <w:rPr>
                  <w:rStyle w:val="Hyperlink"/>
                </w:rPr>
                <w:t>zthorne@ecosystemsciences.com</w:t>
              </w:r>
            </w:hyperlink>
            <w:r w:rsidR="00C80703">
              <w:t xml:space="preserve"> </w:t>
            </w:r>
          </w:p>
        </w:tc>
      </w:tr>
    </w:tbl>
    <w:p w14:paraId="00753793" w14:textId="77777777" w:rsidR="00A0284A" w:rsidRDefault="00A0284A" w:rsidP="00A775BE">
      <w:pPr>
        <w:tabs>
          <w:tab w:val="left" w:pos="6956"/>
        </w:tabs>
      </w:pPr>
    </w:p>
    <w:p w14:paraId="140795ED" w14:textId="77777777" w:rsidR="00A775BE" w:rsidRPr="0023010C" w:rsidRDefault="00A775BE" w:rsidP="009E6F25">
      <w:pPr>
        <w:pStyle w:val="Heading2"/>
      </w:pPr>
      <w:r w:rsidRPr="00E34070">
        <w:t>Agenda</w:t>
      </w:r>
    </w:p>
    <w:p w14:paraId="509D2361" w14:textId="77777777" w:rsidR="00C460F2" w:rsidRPr="00C460F2" w:rsidRDefault="00C460F2" w:rsidP="00C460F2">
      <w:pPr>
        <w:rPr>
          <w:rFonts w:eastAsiaTheme="minorHAnsi"/>
        </w:rPr>
      </w:pPr>
      <w:r w:rsidRPr="00C460F2">
        <w:rPr>
          <w:rFonts w:eastAsiaTheme="minorHAnsi"/>
        </w:rPr>
        <w:t>Introductions</w:t>
      </w:r>
    </w:p>
    <w:p w14:paraId="2DF5DA18" w14:textId="2ED8C905" w:rsidR="005C625B" w:rsidRDefault="00CD2DD7" w:rsidP="00C460F2">
      <w:pPr>
        <w:rPr>
          <w:rFonts w:eastAsiaTheme="minorHAnsi"/>
        </w:rPr>
      </w:pPr>
      <w:r>
        <w:rPr>
          <w:rFonts w:eastAsiaTheme="minorHAnsi"/>
        </w:rPr>
        <w:t xml:space="preserve">Project Status Update (20 slide </w:t>
      </w:r>
      <w:proofErr w:type="spellStart"/>
      <w:r>
        <w:rPr>
          <w:rFonts w:eastAsiaTheme="minorHAnsi"/>
        </w:rPr>
        <w:t>powerpoint</w:t>
      </w:r>
      <w:proofErr w:type="spellEnd"/>
      <w:r>
        <w:rPr>
          <w:rFonts w:eastAsiaTheme="minorHAnsi"/>
        </w:rPr>
        <w:t>)</w:t>
      </w:r>
    </w:p>
    <w:p w14:paraId="3DEED5A5" w14:textId="55A41A31" w:rsidR="00CD2DD7" w:rsidRPr="00C460F2" w:rsidRDefault="00CD2DD7" w:rsidP="00C460F2">
      <w:pPr>
        <w:rPr>
          <w:rFonts w:eastAsiaTheme="minorHAnsi"/>
        </w:rPr>
      </w:pPr>
      <w:r>
        <w:rPr>
          <w:rFonts w:eastAsiaTheme="minorHAnsi"/>
        </w:rPr>
        <w:t>Open Discussion on Concepts</w:t>
      </w:r>
    </w:p>
    <w:p w14:paraId="41DF558E" w14:textId="3C9E83FB" w:rsidR="00386649" w:rsidRPr="00386649" w:rsidRDefault="00CD2DD7" w:rsidP="00C460F2">
      <w:pPr>
        <w:rPr>
          <w:rFonts w:eastAsiaTheme="minorHAnsi"/>
        </w:rPr>
      </w:pPr>
      <w:r>
        <w:rPr>
          <w:rFonts w:eastAsiaTheme="minorHAnsi"/>
        </w:rPr>
        <w:t>Public Outreach</w:t>
      </w:r>
    </w:p>
    <w:p w14:paraId="247BE710" w14:textId="5ED8F4AD" w:rsidR="003201F7" w:rsidRDefault="009E6F25" w:rsidP="001337DB">
      <w:pPr>
        <w:pStyle w:val="Heading2"/>
      </w:pPr>
      <w:r>
        <w:t>Notes</w:t>
      </w:r>
    </w:p>
    <w:p w14:paraId="6F402A64" w14:textId="4A095315" w:rsidR="009A642D" w:rsidRDefault="00B62057" w:rsidP="00CD2DD7">
      <w:pPr>
        <w:pStyle w:val="ListParagraph"/>
        <w:numPr>
          <w:ilvl w:val="0"/>
          <w:numId w:val="27"/>
        </w:numPr>
      </w:pPr>
      <w:r>
        <w:t xml:space="preserve">W2r to confirm accuracy of the 1,250 </w:t>
      </w:r>
      <w:proofErr w:type="spellStart"/>
      <w:r>
        <w:t>cfs</w:t>
      </w:r>
      <w:proofErr w:type="spellEnd"/>
      <w:r>
        <w:t xml:space="preserve"> value in representing the annual average 14-day daily mean flow intended to represent the floodplain activation flow targeted by the restoration goals</w:t>
      </w:r>
      <w:r w:rsidR="00B85138">
        <w:t xml:space="preserve">. </w:t>
      </w:r>
    </w:p>
    <w:p w14:paraId="56DFF882" w14:textId="13ED59AB" w:rsidR="005D4774" w:rsidRDefault="00452608" w:rsidP="00CD2DD7">
      <w:pPr>
        <w:pStyle w:val="ListParagraph"/>
        <w:numPr>
          <w:ilvl w:val="0"/>
          <w:numId w:val="27"/>
        </w:numPr>
      </w:pPr>
      <w:r>
        <w:t xml:space="preserve">Ethan: </w:t>
      </w:r>
      <w:r w:rsidR="005D4774">
        <w:t xml:space="preserve">Grade setting </w:t>
      </w:r>
      <w:proofErr w:type="gramStart"/>
      <w:r>
        <w:t>riffles</w:t>
      </w:r>
      <w:proofErr w:type="gramEnd"/>
      <w:r>
        <w:t xml:space="preserve"> </w:t>
      </w:r>
      <w:r w:rsidR="00B62057">
        <w:t xml:space="preserve">may </w:t>
      </w:r>
      <w:r>
        <w:t>be a challenge</w:t>
      </w:r>
      <w:r w:rsidR="00B62057">
        <w:t>. H</w:t>
      </w:r>
      <w:r>
        <w:t xml:space="preserve">ow do we plan to design these to be low risk? Risk of flanking or modification of the crests, </w:t>
      </w:r>
      <w:proofErr w:type="spellStart"/>
      <w:r>
        <w:t>etc</w:t>
      </w:r>
      <w:proofErr w:type="spellEnd"/>
      <w:r>
        <w:t>?</w:t>
      </w:r>
    </w:p>
    <w:p w14:paraId="54EA7084" w14:textId="2BDD1FD3" w:rsidR="005D4774" w:rsidRDefault="0073569C" w:rsidP="00CD2DD7">
      <w:pPr>
        <w:pStyle w:val="ListParagraph"/>
        <w:numPr>
          <w:ilvl w:val="0"/>
          <w:numId w:val="27"/>
        </w:numPr>
      </w:pPr>
      <w:r>
        <w:t xml:space="preserve">Ethan question on fill… will we be using fine sediment for channel fill? </w:t>
      </w:r>
      <w:proofErr w:type="gramStart"/>
      <w:r>
        <w:t>Answer</w:t>
      </w:r>
      <w:proofErr w:type="gramEnd"/>
      <w:r>
        <w:t xml:space="preserve"> is</w:t>
      </w:r>
      <w:r w:rsidR="00B62057">
        <w:t xml:space="preserve"> probably</w:t>
      </w:r>
      <w:r>
        <w:t xml:space="preserve"> yes. </w:t>
      </w:r>
    </w:p>
    <w:p w14:paraId="362BAE07" w14:textId="25363FD7" w:rsidR="0073569C" w:rsidRDefault="0073569C" w:rsidP="00CD2DD7">
      <w:pPr>
        <w:pStyle w:val="ListParagraph"/>
        <w:numPr>
          <w:ilvl w:val="0"/>
          <w:numId w:val="27"/>
        </w:numPr>
      </w:pPr>
      <w:r>
        <w:t xml:space="preserve">May want to show new trails or roads to replace old ones on outreach maps. </w:t>
      </w:r>
      <w:r w:rsidR="00452608">
        <w:t>Important for stakeholders and refuge staff.</w:t>
      </w:r>
    </w:p>
    <w:p w14:paraId="4B6F8C57" w14:textId="44C0F258" w:rsidR="00886C84" w:rsidRDefault="00886C84" w:rsidP="00CD2DD7">
      <w:pPr>
        <w:pStyle w:val="ListParagraph"/>
        <w:numPr>
          <w:ilvl w:val="0"/>
          <w:numId w:val="27"/>
        </w:numPr>
      </w:pPr>
      <w:r>
        <w:t xml:space="preserve">Ethan and Morgan will review these </w:t>
      </w:r>
      <w:r w:rsidR="00B62057">
        <w:t xml:space="preserve">design alternative maps </w:t>
      </w:r>
      <w:r>
        <w:t xml:space="preserve">and then decide on </w:t>
      </w:r>
      <w:proofErr w:type="gramStart"/>
      <w:r w:rsidR="00452608">
        <w:t>whether or not</w:t>
      </w:r>
      <w:proofErr w:type="gramEnd"/>
      <w:r w:rsidR="00452608">
        <w:t xml:space="preserve"> we want to complete modeling.</w:t>
      </w:r>
      <w:r>
        <w:t xml:space="preserve"> </w:t>
      </w:r>
    </w:p>
    <w:p w14:paraId="6706237C" w14:textId="33F3D92B" w:rsidR="00886C84" w:rsidRDefault="00452608" w:rsidP="00DE074F">
      <w:pPr>
        <w:pStyle w:val="ListParagraph"/>
        <w:numPr>
          <w:ilvl w:val="0"/>
          <w:numId w:val="27"/>
        </w:numPr>
      </w:pPr>
      <w:r>
        <w:t>We want to e</w:t>
      </w:r>
      <w:r w:rsidR="00886C84">
        <w:t>stablish a date for the public meeting, agenda, etc.</w:t>
      </w:r>
      <w:r w:rsidR="00B62057">
        <w:t xml:space="preserve"> </w:t>
      </w:r>
      <w:r w:rsidR="00886C84">
        <w:t xml:space="preserve">We are going to want to present the concept/need and then allow one on one interactions and questions. April timeline for public meeting. </w:t>
      </w:r>
    </w:p>
    <w:p w14:paraId="71F7B6F9" w14:textId="40367E3F" w:rsidR="00886C84" w:rsidRDefault="00B62057" w:rsidP="00886C84">
      <w:pPr>
        <w:pStyle w:val="ListParagraph"/>
        <w:numPr>
          <w:ilvl w:val="0"/>
          <w:numId w:val="27"/>
        </w:numPr>
      </w:pPr>
      <w:r>
        <w:t>CTUIR-</w:t>
      </w:r>
      <w:r w:rsidR="00886C84">
        <w:t xml:space="preserve">USFWS meeting </w:t>
      </w:r>
      <w:r>
        <w:t xml:space="preserve">in early March </w:t>
      </w:r>
      <w:r w:rsidR="00886C84">
        <w:t>to present alternatives and modeling.</w:t>
      </w:r>
      <w:r w:rsidR="00452608">
        <w:t xml:space="preserve"> Select a preferred alternative during this meeting.</w:t>
      </w:r>
    </w:p>
    <w:p w14:paraId="04F6CB79" w14:textId="7480F3A1" w:rsidR="00452608" w:rsidRDefault="00452608" w:rsidP="00886C84">
      <w:pPr>
        <w:pStyle w:val="ListParagraph"/>
        <w:numPr>
          <w:ilvl w:val="0"/>
          <w:numId w:val="27"/>
        </w:numPr>
      </w:pPr>
      <w:r>
        <w:t>Will need to develop preferred alternative figures/graphics for the public meeting.</w:t>
      </w:r>
    </w:p>
    <w:p w14:paraId="7C27FE47" w14:textId="3A53F39B" w:rsidR="0080101A" w:rsidRDefault="0080101A" w:rsidP="00886C84">
      <w:pPr>
        <w:pStyle w:val="ListParagraph"/>
        <w:numPr>
          <w:ilvl w:val="0"/>
          <w:numId w:val="27"/>
        </w:numPr>
      </w:pPr>
      <w:r>
        <w:t xml:space="preserve">CTUIR will plan on sharing the concept alternatives with USFWS immediately. </w:t>
      </w:r>
    </w:p>
    <w:sectPr w:rsidR="0080101A" w:rsidSect="00ED67FE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2240" w:h="15840" w:code="1"/>
      <w:pgMar w:top="2160" w:right="1094" w:bottom="1080" w:left="1094" w:header="504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BD4F0" w14:textId="77777777" w:rsidR="00F64A0A" w:rsidRDefault="00F64A0A" w:rsidP="00CC072B">
      <w:r>
        <w:separator/>
      </w:r>
    </w:p>
  </w:endnote>
  <w:endnote w:type="continuationSeparator" w:id="0">
    <w:p w14:paraId="566A0412" w14:textId="77777777" w:rsidR="00F64A0A" w:rsidRDefault="00F64A0A" w:rsidP="00CC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 Thin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1A25" w14:textId="77777777" w:rsidR="00ED67FE" w:rsidRPr="001826CF" w:rsidRDefault="00ED67FE" w:rsidP="00ED67FE">
    <w:pPr>
      <w:pStyle w:val="Footer"/>
      <w:tabs>
        <w:tab w:val="clear" w:pos="4680"/>
        <w:tab w:val="clear" w:pos="9360"/>
      </w:tabs>
      <w:jc w:val="center"/>
      <w:rPr>
        <w:sz w:val="18"/>
      </w:rPr>
    </w:pPr>
    <w:r w:rsidRPr="001826CF">
      <w:rPr>
        <w:sz w:val="18"/>
      </w:rPr>
      <w:t>1001 SE Water Ave, S</w:t>
    </w:r>
    <w:r w:rsidR="001826CF" w:rsidRPr="001826CF">
      <w:rPr>
        <w:sz w:val="18"/>
      </w:rPr>
      <w:t xml:space="preserve">uite 180, Portland, OR </w:t>
    </w:r>
    <w:proofErr w:type="gramStart"/>
    <w:r w:rsidR="001826CF" w:rsidRPr="001826CF">
      <w:rPr>
        <w:sz w:val="18"/>
      </w:rPr>
      <w:t>97214</w:t>
    </w:r>
    <w:r w:rsidR="001826CF" w:rsidRPr="001826CF">
      <w:rPr>
        <w:color w:val="0070C0"/>
        <w:sz w:val="18"/>
      </w:rPr>
      <w:t xml:space="preserve">  </w:t>
    </w:r>
    <w:r w:rsidR="001826CF" w:rsidRPr="001826CF">
      <w:rPr>
        <w:color w:val="F9A156"/>
        <w:sz w:val="18"/>
      </w:rPr>
      <w:t>•</w:t>
    </w:r>
    <w:proofErr w:type="gramEnd"/>
    <w:r w:rsidR="001826CF" w:rsidRPr="001826CF">
      <w:rPr>
        <w:color w:val="0070C0"/>
        <w:sz w:val="18"/>
      </w:rPr>
      <w:t xml:space="preserve">  </w:t>
    </w:r>
    <w:r w:rsidRPr="001826CF">
      <w:rPr>
        <w:sz w:val="18"/>
      </w:rPr>
      <w:t>503.207.6688</w:t>
    </w:r>
    <w:r w:rsidR="001826CF" w:rsidRPr="001826CF">
      <w:rPr>
        <w:color w:val="0070C0"/>
        <w:sz w:val="18"/>
      </w:rPr>
      <w:t xml:space="preserve">  </w:t>
    </w:r>
    <w:r w:rsidR="001826CF" w:rsidRPr="001826CF">
      <w:rPr>
        <w:color w:val="F9A156"/>
        <w:sz w:val="18"/>
      </w:rPr>
      <w:t>•</w:t>
    </w:r>
    <w:r w:rsidR="001826CF" w:rsidRPr="001826CF">
      <w:rPr>
        <w:color w:val="0070C0"/>
        <w:sz w:val="18"/>
      </w:rPr>
      <w:t xml:space="preserve">  </w:t>
    </w:r>
    <w:r w:rsidR="001826CF" w:rsidRPr="001826CF">
      <w:rPr>
        <w:sz w:val="18"/>
      </w:rPr>
      <w:t>wolfwaterresources.com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1543" w14:textId="77777777" w:rsidR="00ED67FE" w:rsidRDefault="00ED67FE" w:rsidP="00ED67FE">
    <w:pPr>
      <w:pStyle w:val="Footer"/>
      <w:tabs>
        <w:tab w:val="clear" w:pos="4680"/>
        <w:tab w:val="clear" w:pos="9360"/>
      </w:tabs>
      <w:jc w:val="center"/>
    </w:pPr>
    <w:r>
      <w:t>1001 SE Water Ave, Suite 180, Portland, OR 97214     503.207.6688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720B" w14:textId="77777777" w:rsidR="00F64A0A" w:rsidRDefault="00F64A0A" w:rsidP="00CC072B">
      <w:r>
        <w:separator/>
      </w:r>
    </w:p>
  </w:footnote>
  <w:footnote w:type="continuationSeparator" w:id="0">
    <w:p w14:paraId="44D1B3DF" w14:textId="77777777" w:rsidR="00F64A0A" w:rsidRDefault="00F64A0A" w:rsidP="00CC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504" w:type="dxa"/>
      <w:tblLook w:val="01E0" w:firstRow="1" w:lastRow="1" w:firstColumn="1" w:lastColumn="1" w:noHBand="0" w:noVBand="0"/>
    </w:tblPr>
    <w:tblGrid>
      <w:gridCol w:w="5580"/>
      <w:gridCol w:w="5760"/>
    </w:tblGrid>
    <w:tr w:rsidR="00C3368C" w:rsidRPr="008E641D" w14:paraId="725FD426" w14:textId="77777777" w:rsidTr="008D3E95">
      <w:trPr>
        <w:trHeight w:hRule="exact" w:val="1195"/>
      </w:trPr>
      <w:tc>
        <w:tcPr>
          <w:tcW w:w="5580" w:type="dxa"/>
        </w:tcPr>
        <w:p w14:paraId="5C3292F2" w14:textId="77777777" w:rsidR="00C3368C" w:rsidRPr="008E641D" w:rsidRDefault="00C3368C" w:rsidP="008D3E95">
          <w:pPr>
            <w:pStyle w:val="Header"/>
            <w:tabs>
              <w:tab w:val="left" w:pos="5184"/>
              <w:tab w:val="right" w:pos="10728"/>
            </w:tabs>
            <w:spacing w:before="80"/>
            <w:ind w:left="29"/>
            <w:rPr>
              <w:rFonts w:ascii="HelveticaNeueLT Std" w:hAnsi="HelveticaNeueLT Std"/>
              <w:sz w:val="15"/>
              <w:szCs w:val="15"/>
            </w:rPr>
          </w:pPr>
        </w:p>
      </w:tc>
      <w:tc>
        <w:tcPr>
          <w:tcW w:w="5760" w:type="dxa"/>
        </w:tcPr>
        <w:p w14:paraId="1B3C4640" w14:textId="77777777" w:rsidR="00C3368C" w:rsidRPr="008E641D" w:rsidRDefault="00C3368C" w:rsidP="008D3E95">
          <w:pPr>
            <w:pStyle w:val="Header"/>
            <w:tabs>
              <w:tab w:val="left" w:pos="5184"/>
              <w:tab w:val="right" w:pos="10728"/>
            </w:tabs>
            <w:spacing w:line="240" w:lineRule="exact"/>
            <w:rPr>
              <w:rFonts w:ascii="HelveticaNeueLT Std" w:hAnsi="HelveticaNeueLT Std"/>
              <w:color w:val="CC6600"/>
              <w:sz w:val="15"/>
              <w:szCs w:val="15"/>
            </w:rPr>
          </w:pPr>
        </w:p>
      </w:tc>
    </w:tr>
  </w:tbl>
  <w:p w14:paraId="615A99E8" w14:textId="77777777" w:rsidR="00C3368C" w:rsidRDefault="00C3368C" w:rsidP="00C3368C">
    <w:pPr>
      <w:pStyle w:val="Header"/>
      <w:tabs>
        <w:tab w:val="left" w:pos="5184"/>
        <w:tab w:val="right" w:pos="10728"/>
      </w:tabs>
      <w:spacing w:line="240" w:lineRule="exact"/>
      <w:rPr>
        <w:rFonts w:ascii="HelveticaNeueLT Std" w:hAnsi="HelveticaNeueLT Std"/>
        <w:sz w:val="15"/>
        <w:szCs w:val="15"/>
      </w:rPr>
    </w:pPr>
  </w:p>
  <w:p w14:paraId="6BCF4CE5" w14:textId="77777777" w:rsidR="00C3368C" w:rsidRDefault="00C3368C" w:rsidP="00C3368C">
    <w:pPr>
      <w:pStyle w:val="Header"/>
      <w:tabs>
        <w:tab w:val="left" w:pos="5184"/>
        <w:tab w:val="right" w:pos="10728"/>
      </w:tabs>
      <w:spacing w:line="240" w:lineRule="exact"/>
      <w:rPr>
        <w:rFonts w:ascii="HelveticaNeueLT Std" w:hAnsi="HelveticaNeueLT Std"/>
        <w:sz w:val="15"/>
        <w:szCs w:val="15"/>
      </w:rPr>
    </w:pPr>
  </w:p>
  <w:p w14:paraId="0AC5D173" w14:textId="77777777" w:rsidR="00C3368C" w:rsidRPr="00FE0BF3" w:rsidRDefault="00C3368C" w:rsidP="00C3368C">
    <w:pPr>
      <w:pStyle w:val="Header"/>
      <w:tabs>
        <w:tab w:val="left" w:pos="5184"/>
        <w:tab w:val="right" w:pos="10728"/>
      </w:tabs>
      <w:spacing w:after="600" w:line="240" w:lineRule="exact"/>
      <w:rPr>
        <w:szCs w:val="22"/>
      </w:rPr>
    </w:pPr>
    <w:r w:rsidRPr="00FE0BF3">
      <w:rPr>
        <w:szCs w:val="22"/>
      </w:rPr>
      <w:t>Name of recipient</w:t>
    </w:r>
    <w:r w:rsidRPr="00FE0BF3">
      <w:rPr>
        <w:szCs w:val="22"/>
      </w:rPr>
      <w:br/>
    </w:r>
    <w:r>
      <w:rPr>
        <w:szCs w:val="22"/>
      </w:rPr>
      <w:t>Date</w:t>
    </w:r>
    <w:r>
      <w:rPr>
        <w:szCs w:val="22"/>
      </w:rPr>
      <w:br/>
      <w:t xml:space="preserve">Page </w:t>
    </w:r>
    <w:r w:rsidR="003220C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220C2">
      <w:rPr>
        <w:rStyle w:val="PageNumber"/>
      </w:rPr>
      <w:fldChar w:fldCharType="separate"/>
    </w:r>
    <w:r w:rsidR="00ED67FE">
      <w:rPr>
        <w:rStyle w:val="PageNumber"/>
        <w:noProof/>
      </w:rPr>
      <w:t>2</w:t>
    </w:r>
    <w:r w:rsidR="003220C2">
      <w:rPr>
        <w:rStyle w:val="PageNumber"/>
      </w:rPr>
      <w:fldChar w:fldCharType="end"/>
    </w:r>
  </w:p>
  <w:p w14:paraId="6200DDC0" w14:textId="77777777" w:rsidR="009C15B8" w:rsidRDefault="009C15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BEB9" w14:textId="77777777" w:rsidR="00ED67FE" w:rsidRDefault="00ED67FE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8B0C62A" wp14:editId="30AF2142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1847215" cy="969645"/>
          <wp:effectExtent l="0" t="0" r="635" b="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5DAF" w14:textId="77777777" w:rsidR="00475B56" w:rsidRPr="00C3368C" w:rsidRDefault="000F688B" w:rsidP="000F688B">
    <w:pPr>
      <w:pStyle w:val="Header"/>
      <w:tabs>
        <w:tab w:val="clear" w:pos="9360"/>
        <w:tab w:val="right" w:pos="10728"/>
      </w:tabs>
      <w:spacing w:line="240" w:lineRule="exact"/>
      <w:jc w:val="center"/>
      <w:rPr>
        <w:caps/>
        <w:sz w:val="15"/>
        <w:szCs w:val="15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99BBF50" wp14:editId="77072DD6">
          <wp:simplePos x="0" y="0"/>
          <wp:positionH relativeFrom="margin">
            <wp:align>center</wp:align>
          </wp:positionH>
          <wp:positionV relativeFrom="paragraph">
            <wp:posOffset>-160738</wp:posOffset>
          </wp:positionV>
          <wp:extent cx="1847215" cy="969645"/>
          <wp:effectExtent l="0" t="0" r="635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C1"/>
    <w:multiLevelType w:val="hybridMultilevel"/>
    <w:tmpl w:val="AD728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12E1"/>
    <w:multiLevelType w:val="hybridMultilevel"/>
    <w:tmpl w:val="D1345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035DD"/>
    <w:multiLevelType w:val="hybridMultilevel"/>
    <w:tmpl w:val="48729F5A"/>
    <w:lvl w:ilvl="0" w:tplc="ED4E6820">
      <w:start w:val="1"/>
      <w:numFmt w:val="bullet"/>
      <w:pStyle w:val="BulletLevel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A4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73E3F"/>
    <w:multiLevelType w:val="hybridMultilevel"/>
    <w:tmpl w:val="550A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3D06"/>
    <w:multiLevelType w:val="multilevel"/>
    <w:tmpl w:val="8308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8C5526"/>
    <w:multiLevelType w:val="hybridMultilevel"/>
    <w:tmpl w:val="8F16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61A32"/>
    <w:multiLevelType w:val="hybridMultilevel"/>
    <w:tmpl w:val="52805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66EB"/>
    <w:multiLevelType w:val="hybridMultilevel"/>
    <w:tmpl w:val="01E63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0094E"/>
    <w:multiLevelType w:val="hybridMultilevel"/>
    <w:tmpl w:val="2E607150"/>
    <w:lvl w:ilvl="0" w:tplc="B5AAC042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AA0B50"/>
    <w:multiLevelType w:val="hybridMultilevel"/>
    <w:tmpl w:val="6108D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F436A"/>
    <w:multiLevelType w:val="hybridMultilevel"/>
    <w:tmpl w:val="C5AE1FAE"/>
    <w:lvl w:ilvl="0" w:tplc="9FDE98B2">
      <w:start w:val="1"/>
      <w:numFmt w:val="bullet"/>
      <w:pStyle w:val="BulletLevel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C8668D"/>
    <w:multiLevelType w:val="hybridMultilevel"/>
    <w:tmpl w:val="1E26E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16071"/>
    <w:multiLevelType w:val="hybridMultilevel"/>
    <w:tmpl w:val="D99EFCD8"/>
    <w:lvl w:ilvl="0" w:tplc="E4C26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E2EBE"/>
    <w:multiLevelType w:val="multilevel"/>
    <w:tmpl w:val="E238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FEF445D"/>
    <w:multiLevelType w:val="hybridMultilevel"/>
    <w:tmpl w:val="148EF718"/>
    <w:lvl w:ilvl="0" w:tplc="F334C3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F16AC"/>
    <w:multiLevelType w:val="hybridMultilevel"/>
    <w:tmpl w:val="D3260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A6283"/>
    <w:multiLevelType w:val="hybridMultilevel"/>
    <w:tmpl w:val="2EF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14AC7"/>
    <w:multiLevelType w:val="multilevel"/>
    <w:tmpl w:val="E238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BD379B"/>
    <w:multiLevelType w:val="hybridMultilevel"/>
    <w:tmpl w:val="C5886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E2B1E"/>
    <w:multiLevelType w:val="hybridMultilevel"/>
    <w:tmpl w:val="A1D27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576EC3"/>
    <w:multiLevelType w:val="multilevel"/>
    <w:tmpl w:val="1AF8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64F130B"/>
    <w:multiLevelType w:val="hybridMultilevel"/>
    <w:tmpl w:val="D9A2A5C6"/>
    <w:lvl w:ilvl="0" w:tplc="251896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A4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C68D7"/>
    <w:multiLevelType w:val="hybridMultilevel"/>
    <w:tmpl w:val="7E8C3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30346"/>
    <w:multiLevelType w:val="hybridMultilevel"/>
    <w:tmpl w:val="9DA68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E1758"/>
    <w:multiLevelType w:val="hybridMultilevel"/>
    <w:tmpl w:val="FE6C42FA"/>
    <w:lvl w:ilvl="0" w:tplc="CB4491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87DE0"/>
    <w:multiLevelType w:val="hybridMultilevel"/>
    <w:tmpl w:val="A5949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131D88"/>
    <w:multiLevelType w:val="hybridMultilevel"/>
    <w:tmpl w:val="4BE4E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735EB"/>
    <w:multiLevelType w:val="hybridMultilevel"/>
    <w:tmpl w:val="666CD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49962">
    <w:abstractNumId w:val="10"/>
  </w:num>
  <w:num w:numId="2" w16cid:durableId="732701524">
    <w:abstractNumId w:val="21"/>
  </w:num>
  <w:num w:numId="3" w16cid:durableId="1730568299">
    <w:abstractNumId w:val="2"/>
  </w:num>
  <w:num w:numId="4" w16cid:durableId="828056270">
    <w:abstractNumId w:val="9"/>
  </w:num>
  <w:num w:numId="5" w16cid:durableId="790782459">
    <w:abstractNumId w:val="8"/>
  </w:num>
  <w:num w:numId="6" w16cid:durableId="818768186">
    <w:abstractNumId w:val="6"/>
  </w:num>
  <w:num w:numId="7" w16cid:durableId="1687291433">
    <w:abstractNumId w:val="14"/>
  </w:num>
  <w:num w:numId="8" w16cid:durableId="1975720830">
    <w:abstractNumId w:val="12"/>
  </w:num>
  <w:num w:numId="9" w16cid:durableId="1609387545">
    <w:abstractNumId w:val="24"/>
  </w:num>
  <w:num w:numId="10" w16cid:durableId="198015295">
    <w:abstractNumId w:val="11"/>
  </w:num>
  <w:num w:numId="11" w16cid:durableId="435708930">
    <w:abstractNumId w:val="22"/>
  </w:num>
  <w:num w:numId="12" w16cid:durableId="782185468">
    <w:abstractNumId w:val="25"/>
  </w:num>
  <w:num w:numId="13" w16cid:durableId="2006855123">
    <w:abstractNumId w:val="7"/>
  </w:num>
  <w:num w:numId="14" w16cid:durableId="1473936698">
    <w:abstractNumId w:val="16"/>
  </w:num>
  <w:num w:numId="15" w16cid:durableId="128517163">
    <w:abstractNumId w:val="5"/>
  </w:num>
  <w:num w:numId="16" w16cid:durableId="393743877">
    <w:abstractNumId w:val="26"/>
  </w:num>
  <w:num w:numId="17" w16cid:durableId="1021856201">
    <w:abstractNumId w:val="19"/>
  </w:num>
  <w:num w:numId="18" w16cid:durableId="1003430746">
    <w:abstractNumId w:val="18"/>
  </w:num>
  <w:num w:numId="19" w16cid:durableId="657073323">
    <w:abstractNumId w:val="27"/>
  </w:num>
  <w:num w:numId="20" w16cid:durableId="1034623557">
    <w:abstractNumId w:val="1"/>
  </w:num>
  <w:num w:numId="21" w16cid:durableId="1695838931">
    <w:abstractNumId w:val="15"/>
  </w:num>
  <w:num w:numId="22" w16cid:durableId="378017503">
    <w:abstractNumId w:val="3"/>
  </w:num>
  <w:num w:numId="23" w16cid:durableId="1489134007">
    <w:abstractNumId w:val="17"/>
  </w:num>
  <w:num w:numId="24" w16cid:durableId="1054352603">
    <w:abstractNumId w:val="20"/>
  </w:num>
  <w:num w:numId="25" w16cid:durableId="1163936117">
    <w:abstractNumId w:val="4"/>
  </w:num>
  <w:num w:numId="26" w16cid:durableId="1800764299">
    <w:abstractNumId w:val="13"/>
  </w:num>
  <w:num w:numId="27" w16cid:durableId="915095689">
    <w:abstractNumId w:val="23"/>
  </w:num>
  <w:num w:numId="28" w16cid:durableId="31040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A0A"/>
    <w:rsid w:val="00000EFB"/>
    <w:rsid w:val="000413B9"/>
    <w:rsid w:val="000516C6"/>
    <w:rsid w:val="000561AD"/>
    <w:rsid w:val="00075886"/>
    <w:rsid w:val="00085D02"/>
    <w:rsid w:val="000A6E0F"/>
    <w:rsid w:val="000C20BB"/>
    <w:rsid w:val="000C2890"/>
    <w:rsid w:val="000F0B83"/>
    <w:rsid w:val="000F688B"/>
    <w:rsid w:val="001047C1"/>
    <w:rsid w:val="0010599C"/>
    <w:rsid w:val="00110933"/>
    <w:rsid w:val="00120121"/>
    <w:rsid w:val="001337DB"/>
    <w:rsid w:val="00146C16"/>
    <w:rsid w:val="00146CA0"/>
    <w:rsid w:val="001576E4"/>
    <w:rsid w:val="001600E9"/>
    <w:rsid w:val="001826CF"/>
    <w:rsid w:val="00193902"/>
    <w:rsid w:val="001A16AC"/>
    <w:rsid w:val="001A7F13"/>
    <w:rsid w:val="001C7971"/>
    <w:rsid w:val="001E4F3D"/>
    <w:rsid w:val="001F56C1"/>
    <w:rsid w:val="00212F77"/>
    <w:rsid w:val="002378FD"/>
    <w:rsid w:val="0024292D"/>
    <w:rsid w:val="002502C8"/>
    <w:rsid w:val="00257D90"/>
    <w:rsid w:val="002A59B1"/>
    <w:rsid w:val="002D35DA"/>
    <w:rsid w:val="002D721F"/>
    <w:rsid w:val="002E36BD"/>
    <w:rsid w:val="002F4DC9"/>
    <w:rsid w:val="00305FE8"/>
    <w:rsid w:val="003201F7"/>
    <w:rsid w:val="003220C2"/>
    <w:rsid w:val="00336C9D"/>
    <w:rsid w:val="00340E42"/>
    <w:rsid w:val="0034209C"/>
    <w:rsid w:val="003506BE"/>
    <w:rsid w:val="00350CF1"/>
    <w:rsid w:val="00382CA4"/>
    <w:rsid w:val="00386649"/>
    <w:rsid w:val="00393639"/>
    <w:rsid w:val="00393D86"/>
    <w:rsid w:val="00397A50"/>
    <w:rsid w:val="003A4EF5"/>
    <w:rsid w:val="003B0BD3"/>
    <w:rsid w:val="003B551A"/>
    <w:rsid w:val="003C1C9A"/>
    <w:rsid w:val="003F2E13"/>
    <w:rsid w:val="0041237B"/>
    <w:rsid w:val="00450DC9"/>
    <w:rsid w:val="00452608"/>
    <w:rsid w:val="004545FD"/>
    <w:rsid w:val="00470204"/>
    <w:rsid w:val="00471D4C"/>
    <w:rsid w:val="00475B56"/>
    <w:rsid w:val="004836FD"/>
    <w:rsid w:val="00495CF5"/>
    <w:rsid w:val="004964EC"/>
    <w:rsid w:val="004A4281"/>
    <w:rsid w:val="004A64C5"/>
    <w:rsid w:val="004A73EF"/>
    <w:rsid w:val="004E6068"/>
    <w:rsid w:val="00506C6F"/>
    <w:rsid w:val="005229BA"/>
    <w:rsid w:val="00523597"/>
    <w:rsid w:val="00523F57"/>
    <w:rsid w:val="00533790"/>
    <w:rsid w:val="005864C8"/>
    <w:rsid w:val="00587399"/>
    <w:rsid w:val="005A1334"/>
    <w:rsid w:val="005B1E73"/>
    <w:rsid w:val="005B5F1E"/>
    <w:rsid w:val="005C625B"/>
    <w:rsid w:val="005D369F"/>
    <w:rsid w:val="005D3A4D"/>
    <w:rsid w:val="005D4774"/>
    <w:rsid w:val="005E37E5"/>
    <w:rsid w:val="006222B5"/>
    <w:rsid w:val="00630F23"/>
    <w:rsid w:val="006312F4"/>
    <w:rsid w:val="00633070"/>
    <w:rsid w:val="00642062"/>
    <w:rsid w:val="006441E5"/>
    <w:rsid w:val="00644E26"/>
    <w:rsid w:val="00647F88"/>
    <w:rsid w:val="006572C8"/>
    <w:rsid w:val="006735C6"/>
    <w:rsid w:val="00676E22"/>
    <w:rsid w:val="006D33A5"/>
    <w:rsid w:val="006D4046"/>
    <w:rsid w:val="00701240"/>
    <w:rsid w:val="007036F4"/>
    <w:rsid w:val="0073569C"/>
    <w:rsid w:val="007408ED"/>
    <w:rsid w:val="00744DCD"/>
    <w:rsid w:val="00762D0F"/>
    <w:rsid w:val="007641B1"/>
    <w:rsid w:val="00764E11"/>
    <w:rsid w:val="00785651"/>
    <w:rsid w:val="00797466"/>
    <w:rsid w:val="007B640C"/>
    <w:rsid w:val="007E16E3"/>
    <w:rsid w:val="007E5AD7"/>
    <w:rsid w:val="007F4281"/>
    <w:rsid w:val="0080057F"/>
    <w:rsid w:val="0080101A"/>
    <w:rsid w:val="00804CF8"/>
    <w:rsid w:val="008370E6"/>
    <w:rsid w:val="008469D7"/>
    <w:rsid w:val="00884018"/>
    <w:rsid w:val="008864A3"/>
    <w:rsid w:val="00886C84"/>
    <w:rsid w:val="008B6E82"/>
    <w:rsid w:val="008C0C2E"/>
    <w:rsid w:val="008D5CDC"/>
    <w:rsid w:val="00903D2A"/>
    <w:rsid w:val="00911D4B"/>
    <w:rsid w:val="00926EDD"/>
    <w:rsid w:val="00927DCF"/>
    <w:rsid w:val="00936EED"/>
    <w:rsid w:val="00936F4B"/>
    <w:rsid w:val="009410D6"/>
    <w:rsid w:val="00950F0B"/>
    <w:rsid w:val="00956B7F"/>
    <w:rsid w:val="00957C56"/>
    <w:rsid w:val="00983224"/>
    <w:rsid w:val="009877DC"/>
    <w:rsid w:val="009A642D"/>
    <w:rsid w:val="009C15B8"/>
    <w:rsid w:val="009D0711"/>
    <w:rsid w:val="009D7BDC"/>
    <w:rsid w:val="009E6F25"/>
    <w:rsid w:val="009E7A9B"/>
    <w:rsid w:val="00A0284A"/>
    <w:rsid w:val="00A1377D"/>
    <w:rsid w:val="00A1672B"/>
    <w:rsid w:val="00A374CB"/>
    <w:rsid w:val="00A419CE"/>
    <w:rsid w:val="00A51C8C"/>
    <w:rsid w:val="00A6325C"/>
    <w:rsid w:val="00A64A09"/>
    <w:rsid w:val="00A67A7A"/>
    <w:rsid w:val="00A71F48"/>
    <w:rsid w:val="00A775BE"/>
    <w:rsid w:val="00A85FBD"/>
    <w:rsid w:val="00A95F98"/>
    <w:rsid w:val="00AA6FA0"/>
    <w:rsid w:val="00AB1329"/>
    <w:rsid w:val="00AC2424"/>
    <w:rsid w:val="00AC71D5"/>
    <w:rsid w:val="00AD526D"/>
    <w:rsid w:val="00AE02F8"/>
    <w:rsid w:val="00AE07DE"/>
    <w:rsid w:val="00AF5CEC"/>
    <w:rsid w:val="00B2624D"/>
    <w:rsid w:val="00B3223E"/>
    <w:rsid w:val="00B62057"/>
    <w:rsid w:val="00B64AC3"/>
    <w:rsid w:val="00B85138"/>
    <w:rsid w:val="00B90858"/>
    <w:rsid w:val="00BA0697"/>
    <w:rsid w:val="00BA6846"/>
    <w:rsid w:val="00BB24AA"/>
    <w:rsid w:val="00BC47B6"/>
    <w:rsid w:val="00BE70E0"/>
    <w:rsid w:val="00C100E9"/>
    <w:rsid w:val="00C17E9D"/>
    <w:rsid w:val="00C275F4"/>
    <w:rsid w:val="00C3368C"/>
    <w:rsid w:val="00C34FE1"/>
    <w:rsid w:val="00C460F2"/>
    <w:rsid w:val="00C50C5E"/>
    <w:rsid w:val="00C76F79"/>
    <w:rsid w:val="00C80703"/>
    <w:rsid w:val="00C80C77"/>
    <w:rsid w:val="00C81981"/>
    <w:rsid w:val="00C94B2B"/>
    <w:rsid w:val="00CC072B"/>
    <w:rsid w:val="00CC3D02"/>
    <w:rsid w:val="00CC40D1"/>
    <w:rsid w:val="00CD2DD7"/>
    <w:rsid w:val="00CE66FB"/>
    <w:rsid w:val="00CF6161"/>
    <w:rsid w:val="00D05101"/>
    <w:rsid w:val="00D40710"/>
    <w:rsid w:val="00D4321F"/>
    <w:rsid w:val="00D438BA"/>
    <w:rsid w:val="00D546E9"/>
    <w:rsid w:val="00D54B52"/>
    <w:rsid w:val="00D552BB"/>
    <w:rsid w:val="00D6241A"/>
    <w:rsid w:val="00D96E95"/>
    <w:rsid w:val="00DA4ECA"/>
    <w:rsid w:val="00DC391B"/>
    <w:rsid w:val="00DD404E"/>
    <w:rsid w:val="00DE159F"/>
    <w:rsid w:val="00DF0BD3"/>
    <w:rsid w:val="00E03455"/>
    <w:rsid w:val="00E20A23"/>
    <w:rsid w:val="00E23F44"/>
    <w:rsid w:val="00E37F31"/>
    <w:rsid w:val="00E44125"/>
    <w:rsid w:val="00E72C11"/>
    <w:rsid w:val="00E730CD"/>
    <w:rsid w:val="00E73CEA"/>
    <w:rsid w:val="00E90A5E"/>
    <w:rsid w:val="00EA2403"/>
    <w:rsid w:val="00EA24BF"/>
    <w:rsid w:val="00EA31B4"/>
    <w:rsid w:val="00EA35C2"/>
    <w:rsid w:val="00EB0A80"/>
    <w:rsid w:val="00EB6520"/>
    <w:rsid w:val="00EC65BD"/>
    <w:rsid w:val="00ED67FE"/>
    <w:rsid w:val="00EF1C77"/>
    <w:rsid w:val="00EF3C9C"/>
    <w:rsid w:val="00F16E9E"/>
    <w:rsid w:val="00F179CC"/>
    <w:rsid w:val="00F23E86"/>
    <w:rsid w:val="00F34752"/>
    <w:rsid w:val="00F60ECA"/>
    <w:rsid w:val="00F6201F"/>
    <w:rsid w:val="00F64A0A"/>
    <w:rsid w:val="00F82BC7"/>
    <w:rsid w:val="00F8664A"/>
    <w:rsid w:val="00F926E3"/>
    <w:rsid w:val="00F92D00"/>
    <w:rsid w:val="00F93D75"/>
    <w:rsid w:val="00F9625E"/>
    <w:rsid w:val="00FA29E4"/>
    <w:rsid w:val="00FB02D1"/>
    <w:rsid w:val="00FB5DE8"/>
    <w:rsid w:val="00FB62B1"/>
    <w:rsid w:val="00FB678D"/>
    <w:rsid w:val="00FC5A70"/>
    <w:rsid w:val="00FD4E40"/>
    <w:rsid w:val="00FE6660"/>
    <w:rsid w:val="00FE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0F5EB"/>
  <w15:docId w15:val="{0FD74EC4-E416-4BEA-A486-44A91C8E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F25"/>
    <w:rPr>
      <w:rFonts w:ascii="Corbel" w:eastAsia="Times New Roman" w:hAnsi="Corbel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F25"/>
    <w:pPr>
      <w:keepNext/>
      <w:keepLines/>
      <w:spacing w:before="240" w:after="120"/>
      <w:outlineLvl w:val="0"/>
    </w:pPr>
    <w:rPr>
      <w:rFonts w:ascii="Segoe UI Light" w:hAnsi="Segoe UI Light"/>
      <w:color w:val="2F5496" w:themeColor="accent5" w:themeShade="BF"/>
      <w:sz w:val="28"/>
      <w:szCs w:val="32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DF0BD3"/>
    <w:pPr>
      <w:keepNext/>
      <w:keepLines/>
      <w:spacing w:before="120" w:after="120"/>
      <w:contextualSpacing/>
      <w:outlineLvl w:val="1"/>
    </w:pPr>
    <w:rPr>
      <w:color w:val="2F5496" w:themeColor="accent5" w:themeShade="BF"/>
      <w:sz w:val="24"/>
      <w:szCs w:val="26"/>
    </w:rPr>
  </w:style>
  <w:style w:type="paragraph" w:styleId="Heading3">
    <w:name w:val="heading 3"/>
    <w:basedOn w:val="Normal"/>
    <w:next w:val="BodyText12Space"/>
    <w:link w:val="Heading3Char"/>
    <w:uiPriority w:val="9"/>
    <w:unhideWhenUsed/>
    <w:qFormat/>
    <w:rsid w:val="009E6F25"/>
    <w:pPr>
      <w:keepNext/>
      <w:keepLines/>
      <w:spacing w:before="360" w:after="120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BodyText12Space"/>
    <w:link w:val="Heading4Char"/>
    <w:uiPriority w:val="9"/>
    <w:unhideWhenUsed/>
    <w:qFormat/>
    <w:rsid w:val="00AC71D5"/>
    <w:pPr>
      <w:keepNext/>
      <w:keepLines/>
      <w:spacing w:before="240" w:after="60"/>
      <w:outlineLvl w:val="3"/>
    </w:pPr>
    <w:rPr>
      <w:rFonts w:ascii="HelveticaNeueLT Std Thin" w:hAnsi="HelveticaNeueLT Std Thin"/>
      <w:b/>
      <w:iCs/>
      <w:sz w:val="28"/>
    </w:rPr>
  </w:style>
  <w:style w:type="paragraph" w:styleId="Heading5">
    <w:name w:val="heading 5"/>
    <w:basedOn w:val="Normal"/>
    <w:next w:val="BodyText12Space"/>
    <w:link w:val="Heading5Char"/>
    <w:uiPriority w:val="9"/>
    <w:unhideWhenUsed/>
    <w:qFormat/>
    <w:rsid w:val="00AC71D5"/>
    <w:pPr>
      <w:keepNext/>
      <w:keepLines/>
      <w:spacing w:before="120" w:after="60"/>
      <w:outlineLvl w:val="4"/>
    </w:pPr>
    <w:rPr>
      <w:rFonts w:ascii="HelveticaNeueLT Std Thin" w:hAnsi="HelveticaNeueLT Std Thin"/>
      <w:b/>
      <w:sz w:val="24"/>
    </w:rPr>
  </w:style>
  <w:style w:type="paragraph" w:styleId="Heading6">
    <w:name w:val="heading 6"/>
    <w:basedOn w:val="Normal"/>
    <w:next w:val="BodyText12Space"/>
    <w:link w:val="Heading6Char"/>
    <w:uiPriority w:val="9"/>
    <w:unhideWhenUsed/>
    <w:qFormat/>
    <w:rsid w:val="000C20BB"/>
    <w:pPr>
      <w:keepNext/>
      <w:keepLines/>
      <w:spacing w:before="120" w:after="60"/>
      <w:outlineLvl w:val="5"/>
    </w:pPr>
    <w:rPr>
      <w:rFonts w:ascii="HelveticaNeueLT Std Thin" w:hAnsi="HelveticaNeueLT Std Thin"/>
      <w:i/>
      <w:sz w:val="23"/>
    </w:rPr>
  </w:style>
  <w:style w:type="paragraph" w:styleId="Heading7">
    <w:name w:val="heading 7"/>
    <w:basedOn w:val="Normal"/>
    <w:next w:val="BodyText12Space"/>
    <w:link w:val="Heading7Char"/>
    <w:uiPriority w:val="9"/>
    <w:unhideWhenUsed/>
    <w:qFormat/>
    <w:rsid w:val="0024292D"/>
    <w:pPr>
      <w:keepNext/>
      <w:keepLines/>
      <w:spacing w:before="120"/>
      <w:outlineLvl w:val="6"/>
    </w:pPr>
    <w:rPr>
      <w:b/>
      <w:iCs/>
    </w:rPr>
  </w:style>
  <w:style w:type="paragraph" w:styleId="Heading8">
    <w:name w:val="heading 8"/>
    <w:basedOn w:val="Normal"/>
    <w:next w:val="BodyText12Space"/>
    <w:link w:val="Heading8Char"/>
    <w:uiPriority w:val="9"/>
    <w:unhideWhenUsed/>
    <w:qFormat/>
    <w:rsid w:val="0024292D"/>
    <w:pPr>
      <w:keepNext/>
      <w:keepLines/>
      <w:spacing w:before="120"/>
      <w:outlineLvl w:val="7"/>
    </w:pPr>
    <w:rPr>
      <w:i/>
      <w:color w:val="272727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676E2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E6F25"/>
    <w:rPr>
      <w:rFonts w:ascii="Segoe UI Light" w:eastAsia="Times New Roman" w:hAnsi="Segoe UI Light"/>
      <w:color w:val="2F5496" w:themeColor="accent5" w:themeShade="BF"/>
      <w:sz w:val="28"/>
      <w:szCs w:val="32"/>
    </w:rPr>
  </w:style>
  <w:style w:type="character" w:customStyle="1" w:styleId="Heading4Char">
    <w:name w:val="Heading 4 Char"/>
    <w:link w:val="Heading4"/>
    <w:uiPriority w:val="9"/>
    <w:rsid w:val="00AC71D5"/>
    <w:rPr>
      <w:rFonts w:ascii="HelveticaNeueLT Std Thin" w:eastAsia="Times New Roman" w:hAnsi="HelveticaNeueLT Std Thin" w:cs="Times New Roman"/>
      <w:b/>
      <w:iCs/>
      <w:sz w:val="28"/>
    </w:rPr>
  </w:style>
  <w:style w:type="character" w:customStyle="1" w:styleId="Heading2Char">
    <w:name w:val="Heading 2 Char"/>
    <w:link w:val="Heading2"/>
    <w:uiPriority w:val="9"/>
    <w:rsid w:val="00DF0BD3"/>
    <w:rPr>
      <w:rFonts w:ascii="Segoe UI" w:eastAsia="Times New Roman" w:hAnsi="Segoe UI"/>
      <w:color w:val="2F5496" w:themeColor="accent5" w:themeShade="BF"/>
      <w:sz w:val="24"/>
      <w:szCs w:val="26"/>
    </w:rPr>
  </w:style>
  <w:style w:type="character" w:customStyle="1" w:styleId="Heading3Char">
    <w:name w:val="Heading 3 Char"/>
    <w:link w:val="Heading3"/>
    <w:uiPriority w:val="9"/>
    <w:rsid w:val="009E6F25"/>
    <w:rPr>
      <w:rFonts w:ascii="Corbel" w:eastAsia="Times New Roman" w:hAnsi="Corbel"/>
      <w:b/>
      <w:sz w:val="24"/>
      <w:szCs w:val="24"/>
    </w:rPr>
  </w:style>
  <w:style w:type="character" w:customStyle="1" w:styleId="Heading5Char">
    <w:name w:val="Heading 5 Char"/>
    <w:link w:val="Heading5"/>
    <w:uiPriority w:val="9"/>
    <w:rsid w:val="00AC71D5"/>
    <w:rPr>
      <w:rFonts w:ascii="HelveticaNeueLT Std Thin" w:eastAsia="Times New Roman" w:hAnsi="HelveticaNeueLT Std Thin" w:cs="Times New Roman"/>
      <w:b/>
      <w:sz w:val="24"/>
    </w:rPr>
  </w:style>
  <w:style w:type="character" w:customStyle="1" w:styleId="Heading6Char">
    <w:name w:val="Heading 6 Char"/>
    <w:link w:val="Heading6"/>
    <w:uiPriority w:val="9"/>
    <w:rsid w:val="000C20BB"/>
    <w:rPr>
      <w:rFonts w:ascii="HelveticaNeueLT Std Thin" w:eastAsia="Times New Roman" w:hAnsi="HelveticaNeueLT Std Thin" w:cs="Times New Roman"/>
      <w:i/>
      <w:sz w:val="23"/>
    </w:rPr>
  </w:style>
  <w:style w:type="character" w:customStyle="1" w:styleId="Heading7Char">
    <w:name w:val="Heading 7 Char"/>
    <w:link w:val="Heading7"/>
    <w:uiPriority w:val="9"/>
    <w:rsid w:val="0024292D"/>
    <w:rPr>
      <w:rFonts w:ascii="Source Sans Pro" w:eastAsia="Times New Roman" w:hAnsi="Source Sans Pro" w:cs="Times New Roman"/>
      <w:b/>
      <w:iCs/>
      <w:sz w:val="20"/>
    </w:rPr>
  </w:style>
  <w:style w:type="character" w:customStyle="1" w:styleId="Heading8Char">
    <w:name w:val="Heading 8 Char"/>
    <w:link w:val="Heading8"/>
    <w:uiPriority w:val="9"/>
    <w:rsid w:val="0024292D"/>
    <w:rPr>
      <w:rFonts w:ascii="Source Sans Pro" w:eastAsia="Times New Roman" w:hAnsi="Source Sans Pro" w:cs="Times New Roman"/>
      <w:i/>
      <w:color w:val="272727"/>
      <w:sz w:val="20"/>
      <w:szCs w:val="21"/>
    </w:rPr>
  </w:style>
  <w:style w:type="paragraph" w:customStyle="1" w:styleId="BodyText12Space">
    <w:name w:val="Body Text (1.2 Space)"/>
    <w:basedOn w:val="Normal"/>
    <w:qFormat/>
    <w:rsid w:val="005864C8"/>
    <w:pPr>
      <w:spacing w:after="240" w:line="288" w:lineRule="auto"/>
    </w:pPr>
  </w:style>
  <w:style w:type="paragraph" w:customStyle="1" w:styleId="BulletLevel1">
    <w:name w:val="Bullet Level 1"/>
    <w:basedOn w:val="BodyText12Space"/>
    <w:next w:val="BodyText12Space"/>
    <w:qFormat/>
    <w:rsid w:val="001600E9"/>
    <w:pPr>
      <w:numPr>
        <w:numId w:val="1"/>
      </w:numPr>
      <w:spacing w:before="120"/>
      <w:contextualSpacing/>
    </w:pPr>
  </w:style>
  <w:style w:type="paragraph" w:customStyle="1" w:styleId="BulletLevel2">
    <w:name w:val="Bullet Level 2"/>
    <w:basedOn w:val="BulletLevel1"/>
    <w:qFormat/>
    <w:rsid w:val="0024292D"/>
    <w:pPr>
      <w:numPr>
        <w:numId w:val="3"/>
      </w:numPr>
    </w:pPr>
  </w:style>
  <w:style w:type="paragraph" w:customStyle="1" w:styleId="BodyText12pt">
    <w:name w:val="Body Text (12 pt)"/>
    <w:basedOn w:val="Normal"/>
    <w:qFormat/>
    <w:rsid w:val="008469D7"/>
    <w:rPr>
      <w:rFonts w:ascii="Arial Narrow" w:hAnsi="Arial Narrow"/>
      <w:sz w:val="24"/>
    </w:rPr>
  </w:style>
  <w:style w:type="paragraph" w:customStyle="1" w:styleId="TableText">
    <w:name w:val="Table Text"/>
    <w:basedOn w:val="Normal"/>
    <w:qFormat/>
    <w:rsid w:val="009410D6"/>
  </w:style>
  <w:style w:type="paragraph" w:customStyle="1" w:styleId="TableTitle">
    <w:name w:val="Table Title"/>
    <w:basedOn w:val="TableText"/>
    <w:qFormat/>
    <w:rsid w:val="00F179CC"/>
    <w:pPr>
      <w:jc w:val="center"/>
    </w:pPr>
    <w:rPr>
      <w:b/>
    </w:rPr>
  </w:style>
  <w:style w:type="paragraph" w:customStyle="1" w:styleId="PullQuoteClientTestimonial">
    <w:name w:val="Pull Quote / Client Testimonial"/>
    <w:basedOn w:val="TableTitle"/>
    <w:qFormat/>
    <w:rsid w:val="00CC072B"/>
    <w:pPr>
      <w:framePr w:hSpace="288" w:vSpace="144" w:wrap="around" w:hAnchor="text" w:xAlign="center" w:yAlign="center"/>
      <w:pBdr>
        <w:top w:val="single" w:sz="18" w:space="1" w:color="auto"/>
        <w:bottom w:val="single" w:sz="4" w:space="1" w:color="auto"/>
      </w:pBdr>
      <w:spacing w:line="360" w:lineRule="auto"/>
    </w:pPr>
    <w:rPr>
      <w:rFonts w:ascii="HelveticaNeueLT Std Thin" w:hAnsi="HelveticaNeueLT Std Thin"/>
      <w:b w:val="0"/>
      <w:i/>
      <w:sz w:val="16"/>
    </w:rPr>
  </w:style>
  <w:style w:type="paragraph" w:styleId="Header">
    <w:name w:val="header"/>
    <w:basedOn w:val="Normal"/>
    <w:link w:val="HeaderChar"/>
    <w:unhideWhenUsed/>
    <w:rsid w:val="00C3368C"/>
    <w:pPr>
      <w:tabs>
        <w:tab w:val="right" w:pos="9360"/>
      </w:tabs>
    </w:pPr>
  </w:style>
  <w:style w:type="character" w:customStyle="1" w:styleId="HeaderChar">
    <w:name w:val="Header Char"/>
    <w:link w:val="Header"/>
    <w:rsid w:val="00C3368C"/>
    <w:rPr>
      <w:rFonts w:ascii="Source Sans Pro" w:eastAsia="Times New Roman" w:hAnsi="Source Sans Pro"/>
    </w:rPr>
  </w:style>
  <w:style w:type="paragraph" w:styleId="Footer">
    <w:name w:val="footer"/>
    <w:basedOn w:val="Normal"/>
    <w:link w:val="FooterChar"/>
    <w:uiPriority w:val="99"/>
    <w:unhideWhenUsed/>
    <w:rsid w:val="00CC07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C072B"/>
    <w:rPr>
      <w:rFonts w:ascii="Source Sans Pro" w:hAnsi="Source Sans Pro"/>
      <w:sz w:val="20"/>
    </w:rPr>
  </w:style>
  <w:style w:type="table" w:styleId="TableGrid">
    <w:name w:val="Table Grid"/>
    <w:basedOn w:val="TableNormal"/>
    <w:rsid w:val="00F1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lumnHeading">
    <w:name w:val="Table Column Heading"/>
    <w:basedOn w:val="PullQuoteClientTestimonial"/>
    <w:qFormat/>
    <w:rsid w:val="00764E11"/>
    <w:pPr>
      <w:framePr w:hSpace="0" w:vSpace="0" w:wrap="auto" w:xAlign="left" w:yAlign="inline"/>
      <w:pBdr>
        <w:top w:val="none" w:sz="0" w:space="0" w:color="auto"/>
        <w:bottom w:val="none" w:sz="0" w:space="0" w:color="auto"/>
      </w:pBdr>
      <w:spacing w:line="240" w:lineRule="auto"/>
    </w:pPr>
    <w:rPr>
      <w:rFonts w:ascii="HelveticaNeueLT Std" w:hAnsi="HelveticaNeueLT Std"/>
      <w:b/>
      <w:i w:val="0"/>
      <w:color w:val="FFFFFF"/>
      <w:sz w:val="20"/>
    </w:rPr>
  </w:style>
  <w:style w:type="paragraph" w:customStyle="1" w:styleId="TableRowHeading">
    <w:name w:val="Table Row Heading"/>
    <w:basedOn w:val="Normal"/>
    <w:rsid w:val="008469D7"/>
    <w:rPr>
      <w:b/>
    </w:rPr>
  </w:style>
  <w:style w:type="paragraph" w:customStyle="1" w:styleId="SmallSidebarTextProjectSheets">
    <w:name w:val="Small Sidebar Text (Project Sheets)"/>
    <w:basedOn w:val="Normal"/>
    <w:uiPriority w:val="99"/>
    <w:rsid w:val="0080057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cs="Source Sans Pro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6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6E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6E9"/>
    <w:rPr>
      <w:rFonts w:ascii="Source Sans Pro" w:hAnsi="Source Sans P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6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6E9"/>
    <w:rPr>
      <w:rFonts w:ascii="Source Sans Pro" w:hAnsi="Source Sans Pr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6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6E9"/>
    <w:rPr>
      <w:rFonts w:ascii="Tahoma" w:hAnsi="Tahoma" w:cs="Tahoma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rsid w:val="00676E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5D3A4D"/>
    <w:rPr>
      <w:rFonts w:ascii="Source Sans Pro" w:hAnsi="Source Sans Pro"/>
      <w:szCs w:val="22"/>
    </w:rPr>
  </w:style>
  <w:style w:type="character" w:styleId="Hyperlink">
    <w:name w:val="Hyperlink"/>
    <w:basedOn w:val="DefaultParagraphFont"/>
    <w:rsid w:val="00475B56"/>
    <w:rPr>
      <w:color w:val="0000FF"/>
      <w:u w:val="single"/>
    </w:rPr>
  </w:style>
  <w:style w:type="paragraph" w:customStyle="1" w:styleId="BodyText1">
    <w:name w:val="Body Text1"/>
    <w:basedOn w:val="Normal"/>
    <w:semiHidden/>
    <w:rsid w:val="00475B56"/>
    <w:pPr>
      <w:ind w:right="90"/>
    </w:pPr>
  </w:style>
  <w:style w:type="character" w:styleId="PageNumber">
    <w:name w:val="page number"/>
    <w:basedOn w:val="DefaultParagraphFont"/>
    <w:rsid w:val="00C3368C"/>
  </w:style>
  <w:style w:type="character" w:styleId="PlaceholderText">
    <w:name w:val="Placeholder Text"/>
    <w:basedOn w:val="DefaultParagraphFont"/>
    <w:uiPriority w:val="99"/>
    <w:semiHidden/>
    <w:rsid w:val="00A64A09"/>
    <w:rPr>
      <w:color w:val="808080"/>
    </w:rPr>
  </w:style>
  <w:style w:type="paragraph" w:styleId="ListParagraph">
    <w:name w:val="List Paragraph"/>
    <w:basedOn w:val="Normal"/>
    <w:uiPriority w:val="34"/>
    <w:qFormat/>
    <w:rsid w:val="009E6F25"/>
    <w:pPr>
      <w:numPr>
        <w:numId w:val="5"/>
      </w:numPr>
      <w:spacing w:before="120" w:after="40" w:line="259" w:lineRule="auto"/>
      <w:ind w:left="1080"/>
      <w:contextualSpacing/>
    </w:pPr>
    <w:rPr>
      <w:rFonts w:eastAsiaTheme="minorHAnsi" w:cstheme="minorBidi"/>
      <w:szCs w:val="22"/>
    </w:rPr>
  </w:style>
  <w:style w:type="paragraph" w:customStyle="1" w:styleId="Heading0">
    <w:name w:val="Heading 0"/>
    <w:basedOn w:val="Normal"/>
    <w:qFormat/>
    <w:rsid w:val="00DF0BD3"/>
    <w:pPr>
      <w:tabs>
        <w:tab w:val="left" w:pos="6956"/>
      </w:tabs>
      <w:jc w:val="center"/>
    </w:pPr>
    <w:rPr>
      <w:rFonts w:ascii="Segoe UI Light" w:hAnsi="Segoe UI Light"/>
      <w:sz w:val="56"/>
    </w:rPr>
  </w:style>
  <w:style w:type="character" w:styleId="UnresolvedMention">
    <w:name w:val="Unresolved Mention"/>
    <w:basedOn w:val="DefaultParagraphFont"/>
    <w:uiPriority w:val="99"/>
    <w:semiHidden/>
    <w:unhideWhenUsed/>
    <w:rsid w:val="001576E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C625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leverich@wolfwaterresources.com" TargetMode="External"/><Relationship Id="rId18" Type="http://schemas.openxmlformats.org/officeDocument/2006/relationships/hyperlink" Target="mailto:zthorne@ecosystemsciences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MorganClay@ctuir.org" TargetMode="External"/><Relationship Id="rId17" Type="http://schemas.openxmlformats.org/officeDocument/2006/relationships/hyperlink" Target="mailto:AJones@wolfwaterresources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lzatkos@wolfwaterresources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thanGreen@ctuir.org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eyokum@wolfwaterresources.com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evans@wolfwaterresources.co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d\W2r\Doc%20Templates%20and%20Labels\Template_Mtng%20Notes_W2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81F15F06BB3842B0BC31AAEA05626E" ma:contentTypeVersion="9" ma:contentTypeDescription="Create a new document." ma:contentTypeScope="" ma:versionID="ff8219528c7401104b6a482362fcb2d7">
  <xsd:schema xmlns:xsd="http://www.w3.org/2001/XMLSchema" xmlns:xs="http://www.w3.org/2001/XMLSchema" xmlns:p="http://schemas.microsoft.com/office/2006/metadata/properties" xmlns:ns2="7f43ef42-ed8f-47af-80e6-1c25e79da618" targetNamespace="http://schemas.microsoft.com/office/2006/metadata/properties" ma:root="true" ma:fieldsID="05866563e9e8b1aeb118f38d1dcda1e1" ns2:_="">
    <xsd:import namespace="7f43ef42-ed8f-47af-80e6-1c25e79da618"/>
    <xsd:element name="properties">
      <xsd:complexType>
        <xsd:sequence>
          <xsd:element name="documentManagement">
            <xsd:complexType>
              <xsd:all>
                <xsd:element ref="ns2:g6b1a9bec0aa434b8c8df0156234180a" minOccurs="0"/>
                <xsd:element ref="ns2:TaxCatchAll" minOccurs="0"/>
                <xsd:element ref="ns2:a17b779c8bab472387c6274401910fdf" minOccurs="0"/>
                <xsd:element ref="ns2:a42137c7442c4550964cde323bf170ab" minOccurs="0"/>
                <xsd:element ref="ns2:a67189338d9a4021892f6de3c21c9c9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ef42-ed8f-47af-80e6-1c25e79da618" elementFormDefault="qualified">
    <xsd:import namespace="http://schemas.microsoft.com/office/2006/documentManagement/types"/>
    <xsd:import namespace="http://schemas.microsoft.com/office/infopath/2007/PartnerControls"/>
    <xsd:element name="g6b1a9bec0aa434b8c8df0156234180a" ma:index="9" nillable="true" ma:taxonomy="true" ma:internalName="g6b1a9bec0aa434b8c8df0156234180a" ma:taxonomyFieldName="Audience1" ma:displayName="Audience" ma:default="1;#All|169dccfa-d73d-490b-ac90-570b991e079b" ma:fieldId="{06b1a9be-c0aa-434b-8c8d-f0156234180a}" ma:taxonomyMulti="true" ma:sspId="8b216944-70fd-4ef6-864e-4aef5b422592" ma:termSetId="196e0d36-ebce-4f3f-a633-df0ae16f0d92" ma:anchorId="f1824f39-e352-411a-ae87-c69b70acc4cf" ma:open="tru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17be417-67d3-49ff-bfcb-6e4d8e16f85c}" ma:internalName="TaxCatchAll" ma:showField="CatchAllData" ma:web="7f43ef42-ed8f-47af-80e6-1c25e79da6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17b779c8bab472387c6274401910fdf" ma:index="12" nillable="true" ma:taxonomy="true" ma:internalName="a17b779c8bab472387c6274401910fdf" ma:taxonomyFieldName="Document_x0020_Topic" ma:displayName="Document Topic" ma:default="" ma:fieldId="{a17b779c-8bab-4723-87c6-274401910fdf}" ma:taxonomyMulti="true" ma:sspId="8b216944-70fd-4ef6-864e-4aef5b422592" ma:termSetId="196e0d36-ebce-4f3f-a633-df0ae16f0d92" ma:anchorId="ed63586d-c513-464a-8015-aa9d9206ef11" ma:open="true" ma:isKeyword="false">
      <xsd:complexType>
        <xsd:sequence>
          <xsd:element ref="pc:Terms" minOccurs="0" maxOccurs="1"/>
        </xsd:sequence>
      </xsd:complexType>
    </xsd:element>
    <xsd:element name="a42137c7442c4550964cde323bf170ab" ma:index="14" nillable="true" ma:taxonomy="true" ma:internalName="a42137c7442c4550964cde323bf170ab" ma:taxonomyFieldName="Document_x0020_Type" ma:displayName="Document Type" ma:default="" ma:fieldId="{a42137c7-442c-4550-964c-de323bf170ab}" ma:taxonomyMulti="true" ma:sspId="8b216944-70fd-4ef6-864e-4aef5b422592" ma:termSetId="196e0d36-ebce-4f3f-a633-df0ae16f0d92" ma:anchorId="4ef9db20-c99f-4340-b075-675ca087ed60" ma:open="true" ma:isKeyword="false">
      <xsd:complexType>
        <xsd:sequence>
          <xsd:element ref="pc:Terms" minOccurs="0" maxOccurs="1"/>
        </xsd:sequence>
      </xsd:complexType>
    </xsd:element>
    <xsd:element name="a67189338d9a4021892f6de3c21c9c97" ma:index="16" nillable="true" ma:taxonomy="true" ma:internalName="a67189338d9a4021892f6de3c21c9c97" ma:taxonomyFieldName="Owner" ma:displayName="Owner" ma:default="" ma:fieldId="{a6718933-8d9a-4021-892f-6de3c21c9c97}" ma:sspId="8b216944-70fd-4ef6-864e-4aef5b422592" ma:termSetId="196e0d36-ebce-4f3f-a633-df0ae16f0d92" ma:anchorId="69beafff-8673-49b6-ab93-d0c8c669fd18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7b779c8bab472387c6274401910fdf xmlns="7f43ef42-ed8f-47af-80e6-1c25e79da6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Proposal</TermName>
          <TermId xmlns="http://schemas.microsoft.com/office/infopath/2007/PartnerControls">a3118a20-ad9f-4a78-b5db-a176279275a1</TermId>
        </TermInfo>
      </Terms>
    </a17b779c8bab472387c6274401910fdf>
    <a67189338d9a4021892f6de3c21c9c97 xmlns="7f43ef42-ed8f-47af-80e6-1c25e79da6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 Marketing</TermName>
          <TermId xmlns="http://schemas.microsoft.com/office/infopath/2007/PartnerControls">878a16c1-2236-414e-b69f-9f3d72eed395</TermId>
        </TermInfo>
      </Terms>
    </a67189338d9a4021892f6de3c21c9c97>
    <g6b1a9bec0aa434b8c8df0156234180a xmlns="7f43ef42-ed8f-47af-80e6-1c25e79da6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</TermName>
          <TermId xmlns="http://schemas.microsoft.com/office/infopath/2007/PartnerControls">169dccfa-d73d-490b-ac90-570b991e079b</TermId>
        </TermInfo>
      </Terms>
    </g6b1a9bec0aa434b8c8df0156234180a>
    <TaxCatchAll xmlns="7f43ef42-ed8f-47af-80e6-1c25e79da618">
      <Value>32</Value>
      <Value>70</Value>
      <Value>36</Value>
      <Value>1</Value>
    </TaxCatchAll>
    <a42137c7442c4550964cde323bf170ab xmlns="7f43ef42-ed8f-47af-80e6-1c25e79da6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</TermName>
          <TermId xmlns="http://schemas.microsoft.com/office/infopath/2007/PartnerControls">ea50120f-cddc-407d-97b9-2f3b03127bd8</TermId>
        </TermInfo>
      </Terms>
    </a42137c7442c4550964cde323bf170ab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5C25-A228-433C-ADCF-469C97416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3ef42-ed8f-47af-80e6-1c25e79d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2A4037-E462-4495-A553-AE447B36BF52}">
  <ds:schemaRefs>
    <ds:schemaRef ds:uri="http://schemas.microsoft.com/office/2006/metadata/properties"/>
    <ds:schemaRef ds:uri="http://schemas.microsoft.com/office/infopath/2007/PartnerControls"/>
    <ds:schemaRef ds:uri="7f43ef42-ed8f-47af-80e6-1c25e79da618"/>
  </ds:schemaRefs>
</ds:datastoreItem>
</file>

<file path=customXml/itemProps3.xml><?xml version="1.0" encoding="utf-8"?>
<ds:datastoreItem xmlns:ds="http://schemas.openxmlformats.org/officeDocument/2006/customXml" ds:itemID="{42423E50-8001-4B8A-860C-E656A268C5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B0FFE-FBB2-42D3-8256-92B24DAD7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Template_Mtng Notes_W2R</Template>
  <TotalTime>327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ESA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Leverich</dc:creator>
  <cp:lastModifiedBy>Glen Leverich</cp:lastModifiedBy>
  <cp:revision>10</cp:revision>
  <cp:lastPrinted>2014-06-03T14:40:00Z</cp:lastPrinted>
  <dcterms:created xsi:type="dcterms:W3CDTF">2024-01-22T21:42:00Z</dcterms:created>
  <dcterms:modified xsi:type="dcterms:W3CDTF">2024-01-29T17:26:00Z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dience1">
    <vt:lpwstr>1;#All|169dccfa-d73d-490b-ac90-570b991e079b</vt:lpwstr>
  </property>
  <property fmtid="{D5CDD505-2E9C-101B-9397-08002B2CF9AE}" pid="3" name="Owner">
    <vt:lpwstr>32;#Corporate Marketing|878a16c1-2236-414e-b69f-9f3d72eed395</vt:lpwstr>
  </property>
  <property fmtid="{D5CDD505-2E9C-101B-9397-08002B2CF9AE}" pid="4" name="ContentTypeId">
    <vt:lpwstr>0x010100A081F15F06BB3842B0BC31AAEA05626E</vt:lpwstr>
  </property>
  <property fmtid="{D5CDD505-2E9C-101B-9397-08002B2CF9AE}" pid="5" name="Document Topic">
    <vt:lpwstr>36;#Proposal|a3118a20-ad9f-4a78-b5db-a176279275a1</vt:lpwstr>
  </property>
  <property fmtid="{D5CDD505-2E9C-101B-9397-08002B2CF9AE}" pid="6" name="Document Type">
    <vt:lpwstr>70;#Template|ea50120f-cddc-407d-97b9-2f3b03127bd8</vt:lpwstr>
  </property>
</Properties>
</file>